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E6BC4" w14:textId="56C2A7A9" w:rsidR="00984596" w:rsidRPr="00F2706F" w:rsidRDefault="00AB2911" w:rsidP="00AB2911">
      <w:pPr>
        <w:tabs>
          <w:tab w:val="center" w:pos="4961"/>
          <w:tab w:val="left" w:pos="807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984596" w:rsidRPr="00F2706F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ab/>
      </w:r>
    </w:p>
    <w:p w14:paraId="14292229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РОСТОВСКАЯ ОБЛАСТЬ</w:t>
      </w:r>
    </w:p>
    <w:p w14:paraId="09103E36" w14:textId="77777777" w:rsidR="00765065" w:rsidRPr="00F2706F" w:rsidRDefault="00765065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МУНИЦИПАЛЬНОЕ ОБРАЗОВАНИЕ</w:t>
      </w:r>
    </w:p>
    <w:p w14:paraId="4F2F63C0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«БОКОВСК</w:t>
      </w:r>
      <w:r w:rsidR="00F97ADC" w:rsidRPr="00F2706F">
        <w:rPr>
          <w:sz w:val="28"/>
          <w:szCs w:val="28"/>
        </w:rPr>
        <w:t>ОЕ СЕЛЬСКОЕ ПОСЕЛЕНИЕ</w:t>
      </w:r>
      <w:r w:rsidRPr="00F2706F">
        <w:rPr>
          <w:sz w:val="28"/>
          <w:szCs w:val="28"/>
        </w:rPr>
        <w:t>»</w:t>
      </w:r>
    </w:p>
    <w:p w14:paraId="68129730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 xml:space="preserve">АДМИНИСТРАЦИЯ БОКОВСКОГО </w:t>
      </w:r>
      <w:r w:rsidR="00F97ADC" w:rsidRPr="00F2706F">
        <w:rPr>
          <w:sz w:val="28"/>
          <w:szCs w:val="28"/>
        </w:rPr>
        <w:t>СЕЛЬСКОГО ПОСЕЛЕНИЯ</w:t>
      </w:r>
    </w:p>
    <w:p w14:paraId="2C3EEF7F" w14:textId="77777777" w:rsidR="00984596" w:rsidRPr="00F2706F" w:rsidRDefault="00984596" w:rsidP="000B139F">
      <w:pPr>
        <w:tabs>
          <w:tab w:val="left" w:pos="7260"/>
        </w:tabs>
        <w:jc w:val="center"/>
        <w:rPr>
          <w:sz w:val="28"/>
          <w:szCs w:val="28"/>
        </w:rPr>
      </w:pPr>
    </w:p>
    <w:p w14:paraId="05769390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ПОСТАНОВЛЕНИЕ</w:t>
      </w:r>
    </w:p>
    <w:p w14:paraId="3107A62C" w14:textId="77777777" w:rsidR="00362ABC" w:rsidRPr="00F2706F" w:rsidRDefault="00362ABC" w:rsidP="007B7132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369"/>
        <w:gridCol w:w="3412"/>
        <w:gridCol w:w="3284"/>
      </w:tblGrid>
      <w:tr w:rsidR="00984596" w:rsidRPr="00F2706F" w14:paraId="72EC882D" w14:textId="77777777" w:rsidTr="00C73DEE">
        <w:trPr>
          <w:trHeight w:val="433"/>
        </w:trPr>
        <w:tc>
          <w:tcPr>
            <w:tcW w:w="3369" w:type="dxa"/>
            <w:shd w:val="clear" w:color="auto" w:fill="auto"/>
          </w:tcPr>
          <w:p w14:paraId="02ED29BC" w14:textId="14BBE132" w:rsidR="00984596" w:rsidRDefault="007C3341" w:rsidP="007B71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18.03.2022</w:t>
            </w:r>
          </w:p>
          <w:p w14:paraId="0D7EBBEE" w14:textId="7C3E73CB" w:rsidR="00BA75C4" w:rsidRPr="00F2706F" w:rsidRDefault="00BA75C4" w:rsidP="007B7132">
            <w:pPr>
              <w:rPr>
                <w:sz w:val="28"/>
                <w:szCs w:val="28"/>
              </w:rPr>
            </w:pPr>
          </w:p>
        </w:tc>
        <w:tc>
          <w:tcPr>
            <w:tcW w:w="3412" w:type="dxa"/>
            <w:shd w:val="clear" w:color="auto" w:fill="auto"/>
          </w:tcPr>
          <w:p w14:paraId="51FC5A0C" w14:textId="6FE147B8" w:rsidR="00984596" w:rsidRPr="00F2706F" w:rsidRDefault="00984596" w:rsidP="009A389A">
            <w:pPr>
              <w:jc w:val="center"/>
              <w:rPr>
                <w:sz w:val="28"/>
                <w:szCs w:val="28"/>
              </w:rPr>
            </w:pPr>
            <w:r w:rsidRPr="00F2706F">
              <w:rPr>
                <w:sz w:val="28"/>
                <w:szCs w:val="28"/>
              </w:rPr>
              <w:t>№</w:t>
            </w:r>
            <w:r w:rsidR="004416C7">
              <w:rPr>
                <w:sz w:val="28"/>
                <w:szCs w:val="28"/>
              </w:rPr>
              <w:t xml:space="preserve"> </w:t>
            </w:r>
            <w:r w:rsidR="007C3341">
              <w:rPr>
                <w:sz w:val="28"/>
                <w:szCs w:val="28"/>
              </w:rPr>
              <w:t>42</w:t>
            </w:r>
          </w:p>
        </w:tc>
        <w:tc>
          <w:tcPr>
            <w:tcW w:w="3284" w:type="dxa"/>
            <w:shd w:val="clear" w:color="auto" w:fill="auto"/>
          </w:tcPr>
          <w:p w14:paraId="59176E3A" w14:textId="77777777" w:rsidR="00984596" w:rsidRPr="00F2706F" w:rsidRDefault="00984596" w:rsidP="00D86F1B">
            <w:pPr>
              <w:ind w:right="-108"/>
              <w:jc w:val="right"/>
              <w:rPr>
                <w:sz w:val="28"/>
                <w:szCs w:val="28"/>
              </w:rPr>
            </w:pPr>
            <w:proofErr w:type="spellStart"/>
            <w:r w:rsidRPr="00F2706F">
              <w:rPr>
                <w:sz w:val="28"/>
                <w:szCs w:val="28"/>
              </w:rPr>
              <w:t>ст-ца</w:t>
            </w:r>
            <w:proofErr w:type="spellEnd"/>
            <w:r w:rsidRPr="00F2706F">
              <w:rPr>
                <w:sz w:val="28"/>
                <w:szCs w:val="28"/>
              </w:rPr>
              <w:t xml:space="preserve"> Боковская</w:t>
            </w:r>
          </w:p>
        </w:tc>
      </w:tr>
    </w:tbl>
    <w:p w14:paraId="77310FC5" w14:textId="77777777" w:rsidR="005E23FC" w:rsidRPr="00F2706F" w:rsidRDefault="005E23FC" w:rsidP="000B139F">
      <w:pPr>
        <w:ind w:firstLine="709"/>
        <w:rPr>
          <w:spacing w:val="30"/>
          <w:sz w:val="28"/>
          <w:szCs w:val="28"/>
        </w:rPr>
      </w:pPr>
    </w:p>
    <w:tbl>
      <w:tblPr>
        <w:tblStyle w:val="af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F2706F" w14:paraId="457A0BC4" w14:textId="77777777" w:rsidTr="001D6910">
        <w:tc>
          <w:tcPr>
            <w:tcW w:w="5245" w:type="dxa"/>
          </w:tcPr>
          <w:p w14:paraId="08B0ED5C" w14:textId="77777777" w:rsidR="003D0ABF" w:rsidRPr="00B76CF5" w:rsidRDefault="003D0ABF" w:rsidP="003D0ABF">
            <w:pPr>
              <w:widowControl w:val="0"/>
              <w:tabs>
                <w:tab w:val="left" w:pos="2022"/>
              </w:tabs>
              <w:ind w:right="-257"/>
              <w:rPr>
                <w:sz w:val="28"/>
                <w:szCs w:val="28"/>
              </w:rPr>
            </w:pPr>
            <w:r w:rsidRPr="00B76CF5">
              <w:rPr>
                <w:sz w:val="28"/>
                <w:szCs w:val="28"/>
              </w:rPr>
              <w:t xml:space="preserve">Об утверждении Положения о порядке </w:t>
            </w:r>
          </w:p>
          <w:p w14:paraId="29AE8C7C" w14:textId="5D9D139B" w:rsidR="003D0ABF" w:rsidRPr="00B76CF5" w:rsidRDefault="003D0ABF" w:rsidP="003D0ABF">
            <w:pPr>
              <w:widowControl w:val="0"/>
              <w:ind w:right="-26"/>
              <w:rPr>
                <w:sz w:val="28"/>
                <w:szCs w:val="28"/>
              </w:rPr>
            </w:pPr>
            <w:r w:rsidRPr="00B76CF5">
              <w:rPr>
                <w:sz w:val="28"/>
                <w:szCs w:val="28"/>
              </w:rPr>
              <w:t xml:space="preserve">уведомления </w:t>
            </w:r>
            <w:r>
              <w:rPr>
                <w:sz w:val="28"/>
                <w:szCs w:val="28"/>
              </w:rPr>
              <w:t>г</w:t>
            </w:r>
            <w:r w:rsidRPr="00B76CF5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Боковского</w:t>
            </w:r>
            <w:proofErr w:type="spellEnd"/>
            <w:r w:rsidRPr="00B76C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</w:t>
            </w:r>
            <w:r w:rsidRPr="00B76CF5">
              <w:rPr>
                <w:sz w:val="28"/>
                <w:szCs w:val="28"/>
              </w:rPr>
              <w:t xml:space="preserve"> о фактах обращения в целях склонения муниципальных служащих к совершению коррупционных правонарушений</w:t>
            </w:r>
          </w:p>
          <w:p w14:paraId="3036E849" w14:textId="0808A630" w:rsidR="005C4E38" w:rsidRPr="00F2706F" w:rsidRDefault="005C4E38" w:rsidP="004D563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</w:tr>
    </w:tbl>
    <w:p w14:paraId="7D0F4469" w14:textId="5FD1CE6E" w:rsidR="00771D53" w:rsidRPr="00835F83" w:rsidRDefault="001D6910" w:rsidP="00C31BF7">
      <w:pPr>
        <w:widowControl w:val="0"/>
        <w:ind w:hanging="284"/>
        <w:jc w:val="both"/>
        <w:rPr>
          <w:kern w:val="2"/>
          <w:sz w:val="28"/>
          <w:szCs w:val="28"/>
        </w:rPr>
      </w:pPr>
      <w:r w:rsidRPr="00F2706F">
        <w:rPr>
          <w:kern w:val="2"/>
          <w:sz w:val="28"/>
          <w:szCs w:val="28"/>
        </w:rPr>
        <w:br w:type="textWrapping" w:clear="all"/>
      </w:r>
      <w:r w:rsidR="00C31BF7">
        <w:rPr>
          <w:sz w:val="28"/>
          <w:szCs w:val="28"/>
        </w:rPr>
        <w:t xml:space="preserve">          </w:t>
      </w:r>
      <w:r w:rsidR="003D0ABF" w:rsidRPr="00B76CF5">
        <w:rPr>
          <w:sz w:val="28"/>
          <w:szCs w:val="28"/>
        </w:rPr>
        <w:t>В соответствии с Федеральным законом от 25.12.2008 № 273-ФЗ</w:t>
      </w:r>
      <w:r w:rsidR="003D0ABF">
        <w:rPr>
          <w:sz w:val="28"/>
          <w:szCs w:val="28"/>
        </w:rPr>
        <w:t xml:space="preserve"> «О противодействии коррупции», руководствуясь Уставом </w:t>
      </w:r>
      <w:r w:rsidR="00A95670">
        <w:rPr>
          <w:sz w:val="28"/>
          <w:szCs w:val="28"/>
        </w:rPr>
        <w:t>м</w:t>
      </w:r>
      <w:r w:rsidR="003D0ABF">
        <w:rPr>
          <w:sz w:val="28"/>
          <w:szCs w:val="28"/>
        </w:rPr>
        <w:t>униципального образования «</w:t>
      </w:r>
      <w:proofErr w:type="spellStart"/>
      <w:r w:rsidR="003D0ABF">
        <w:rPr>
          <w:sz w:val="28"/>
          <w:szCs w:val="28"/>
        </w:rPr>
        <w:t>Боковское</w:t>
      </w:r>
      <w:proofErr w:type="spellEnd"/>
      <w:r w:rsidR="003D0ABF">
        <w:rPr>
          <w:sz w:val="28"/>
          <w:szCs w:val="28"/>
        </w:rPr>
        <w:t xml:space="preserve"> сельское поселение», </w:t>
      </w:r>
      <w:r w:rsidR="00771D53">
        <w:rPr>
          <w:sz w:val="28"/>
          <w:szCs w:val="28"/>
        </w:rPr>
        <w:t xml:space="preserve">Администрация </w:t>
      </w:r>
      <w:proofErr w:type="spellStart"/>
      <w:r w:rsidR="00771D53">
        <w:rPr>
          <w:sz w:val="28"/>
          <w:szCs w:val="28"/>
        </w:rPr>
        <w:t>Боковского</w:t>
      </w:r>
      <w:proofErr w:type="spellEnd"/>
      <w:r w:rsidR="00771D53">
        <w:rPr>
          <w:sz w:val="28"/>
          <w:szCs w:val="28"/>
        </w:rPr>
        <w:t xml:space="preserve"> сельского поселения</w:t>
      </w:r>
    </w:p>
    <w:p w14:paraId="4DC059CB" w14:textId="77777777" w:rsidR="00771D53" w:rsidRPr="00222AC0" w:rsidRDefault="00771D53" w:rsidP="00771D53">
      <w:pPr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</w:p>
    <w:p w14:paraId="63E0C2BC" w14:textId="2F63D09A" w:rsidR="00F2706F" w:rsidRPr="00F2706F" w:rsidRDefault="00F2706F" w:rsidP="00F2706F">
      <w:pPr>
        <w:jc w:val="center"/>
        <w:rPr>
          <w:bCs/>
          <w:color w:val="000000"/>
          <w:sz w:val="28"/>
          <w:szCs w:val="28"/>
        </w:rPr>
      </w:pPr>
      <w:r w:rsidRPr="00F2706F">
        <w:rPr>
          <w:bCs/>
          <w:color w:val="000000"/>
          <w:sz w:val="28"/>
          <w:szCs w:val="28"/>
        </w:rPr>
        <w:t>ПОСТАНОВЛЯ</w:t>
      </w:r>
      <w:r w:rsidR="00771D53">
        <w:rPr>
          <w:bCs/>
          <w:color w:val="000000"/>
          <w:sz w:val="28"/>
          <w:szCs w:val="28"/>
        </w:rPr>
        <w:t>ЕТ:</w:t>
      </w:r>
    </w:p>
    <w:p w14:paraId="22C9FBE7" w14:textId="1CDD87E6" w:rsidR="003D0ABF" w:rsidRPr="00B76CF5" w:rsidRDefault="003D0ABF" w:rsidP="003D0ABF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76CF5">
        <w:rPr>
          <w:sz w:val="28"/>
          <w:szCs w:val="28"/>
        </w:rPr>
        <w:t>1.</w:t>
      </w:r>
      <w:r w:rsidR="005B46F7">
        <w:rPr>
          <w:sz w:val="28"/>
          <w:szCs w:val="28"/>
        </w:rPr>
        <w:t xml:space="preserve"> </w:t>
      </w:r>
      <w:r w:rsidRPr="00B76CF5">
        <w:rPr>
          <w:sz w:val="28"/>
          <w:szCs w:val="28"/>
        </w:rPr>
        <w:t>Утвердить:</w:t>
      </w:r>
    </w:p>
    <w:p w14:paraId="3F9E6ACF" w14:textId="09EC4DF8" w:rsidR="00D958A1" w:rsidRDefault="003D0ABF" w:rsidP="005B46F7">
      <w:pPr>
        <w:widowControl w:val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1.1.</w:t>
      </w:r>
      <w:r w:rsidR="005B46F7">
        <w:rPr>
          <w:sz w:val="28"/>
          <w:szCs w:val="28"/>
        </w:rPr>
        <w:t xml:space="preserve"> </w:t>
      </w:r>
      <w:r w:rsidRPr="00B76CF5">
        <w:rPr>
          <w:sz w:val="28"/>
          <w:szCs w:val="28"/>
        </w:rPr>
        <w:t xml:space="preserve">Положение о порядке уведомления </w:t>
      </w:r>
      <w:r>
        <w:rPr>
          <w:sz w:val="28"/>
          <w:szCs w:val="28"/>
        </w:rPr>
        <w:t>г</w:t>
      </w:r>
      <w:r w:rsidRPr="00B76CF5">
        <w:rPr>
          <w:sz w:val="28"/>
          <w:szCs w:val="28"/>
        </w:rPr>
        <w:t xml:space="preserve">лавы </w:t>
      </w:r>
      <w:r>
        <w:rPr>
          <w:sz w:val="28"/>
          <w:szCs w:val="28"/>
        </w:rPr>
        <w:t>Администрации</w:t>
      </w:r>
      <w:r w:rsidRPr="00B76CF5">
        <w:rPr>
          <w:sz w:val="28"/>
          <w:szCs w:val="28"/>
        </w:rPr>
        <w:t xml:space="preserve">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о фактах обращения в целях склонения муниципальных служащих к совершению коррупционных правонарушений согласно приложению № </w:t>
      </w:r>
      <w:r w:rsidR="003B1043">
        <w:rPr>
          <w:sz w:val="28"/>
          <w:szCs w:val="28"/>
        </w:rPr>
        <w:t>1.</w:t>
      </w:r>
    </w:p>
    <w:p w14:paraId="390308A7" w14:textId="4C3343AD" w:rsidR="003D0ABF" w:rsidRPr="00B76CF5" w:rsidRDefault="003D0ABF" w:rsidP="005B46F7">
      <w:pPr>
        <w:widowControl w:val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1..2.</w:t>
      </w:r>
      <w:r w:rsidR="005B46F7">
        <w:rPr>
          <w:sz w:val="28"/>
          <w:szCs w:val="28"/>
        </w:rPr>
        <w:t xml:space="preserve"> </w:t>
      </w:r>
      <w:r w:rsidRPr="00B76CF5">
        <w:rPr>
          <w:sz w:val="28"/>
          <w:szCs w:val="28"/>
        </w:rPr>
        <w:t>Форму уведомления о факте обращения с целью склонения муниципального служащего к совершению коррупционных правонарушений согласно приложению № 2.</w:t>
      </w:r>
    </w:p>
    <w:p w14:paraId="446FBC38" w14:textId="61A5AE23" w:rsidR="003D0ABF" w:rsidRDefault="003D0ABF" w:rsidP="003D0ABF">
      <w:pPr>
        <w:widowControl w:val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1.3.</w:t>
      </w:r>
      <w:r w:rsidR="005B46F7">
        <w:rPr>
          <w:sz w:val="28"/>
          <w:szCs w:val="28"/>
        </w:rPr>
        <w:t xml:space="preserve"> </w:t>
      </w:r>
      <w:r w:rsidRPr="00B76CF5">
        <w:rPr>
          <w:sz w:val="28"/>
          <w:szCs w:val="28"/>
        </w:rPr>
        <w:t>Форму журнала учета уведомлений о фактах обращения с целью склонения муниципальных служащих к совершению коррупционных правонарушений согласно приложению № 3.</w:t>
      </w:r>
    </w:p>
    <w:p w14:paraId="3F4454E3" w14:textId="68C9BFD2" w:rsidR="003D0ABF" w:rsidRPr="00B76CF5" w:rsidRDefault="00D958A1" w:rsidP="003D0A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D0ABF" w:rsidRPr="00B76CF5">
        <w:rPr>
          <w:sz w:val="28"/>
          <w:szCs w:val="28"/>
        </w:rPr>
        <w:t xml:space="preserve">. Настоящее </w:t>
      </w:r>
      <w:r w:rsidR="003D0ABF">
        <w:rPr>
          <w:sz w:val="28"/>
          <w:szCs w:val="28"/>
        </w:rPr>
        <w:t>постановление</w:t>
      </w:r>
      <w:r w:rsidR="003D0ABF" w:rsidRPr="00B76CF5"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</w:rPr>
        <w:t>официального опубликования</w:t>
      </w:r>
      <w:r w:rsidR="003D0ABF" w:rsidRPr="00B76CF5">
        <w:rPr>
          <w:sz w:val="28"/>
          <w:szCs w:val="28"/>
        </w:rPr>
        <w:t>.</w:t>
      </w:r>
    </w:p>
    <w:p w14:paraId="3B795651" w14:textId="488450B5" w:rsidR="003D0ABF" w:rsidRPr="00B76CF5" w:rsidRDefault="003D0ABF" w:rsidP="003D0A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76CF5">
        <w:rPr>
          <w:sz w:val="28"/>
          <w:szCs w:val="28"/>
        </w:rPr>
        <w:t>.</w:t>
      </w:r>
      <w:r w:rsidR="00130CAE">
        <w:rPr>
          <w:sz w:val="28"/>
          <w:szCs w:val="28"/>
        </w:rPr>
        <w:t xml:space="preserve"> </w:t>
      </w:r>
      <w:r w:rsidRPr="00B76CF5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>постановления</w:t>
      </w:r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</w:t>
      </w:r>
      <w:r w:rsidRPr="00B76CF5">
        <w:rPr>
          <w:sz w:val="28"/>
          <w:szCs w:val="28"/>
        </w:rPr>
        <w:t>.</w:t>
      </w:r>
    </w:p>
    <w:p w14:paraId="38F130B3" w14:textId="399928A7" w:rsidR="003D0ABF" w:rsidRDefault="003D0ABF" w:rsidP="003D0ABF">
      <w:pPr>
        <w:widowControl w:val="0"/>
        <w:ind w:firstLine="708"/>
        <w:jc w:val="both"/>
        <w:rPr>
          <w:sz w:val="28"/>
          <w:szCs w:val="28"/>
        </w:rPr>
      </w:pPr>
    </w:p>
    <w:p w14:paraId="43B94EBB" w14:textId="370E4163" w:rsidR="005B46F7" w:rsidRDefault="005B46F7" w:rsidP="003D0ABF">
      <w:pPr>
        <w:widowControl w:val="0"/>
        <w:ind w:firstLine="708"/>
        <w:jc w:val="both"/>
        <w:rPr>
          <w:sz w:val="28"/>
          <w:szCs w:val="28"/>
        </w:rPr>
      </w:pPr>
    </w:p>
    <w:p w14:paraId="38EF4A8F" w14:textId="77777777" w:rsidR="005B46F7" w:rsidRPr="00B76CF5" w:rsidRDefault="005B46F7" w:rsidP="003D0ABF">
      <w:pPr>
        <w:widowControl w:val="0"/>
        <w:ind w:firstLine="708"/>
        <w:jc w:val="both"/>
        <w:rPr>
          <w:sz w:val="28"/>
          <w:szCs w:val="28"/>
        </w:rPr>
      </w:pPr>
    </w:p>
    <w:p w14:paraId="17E6239D" w14:textId="77777777" w:rsidR="003D0ABF" w:rsidRDefault="003D0ABF" w:rsidP="003D0ABF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14:paraId="72F0F6AE" w14:textId="25ABA4D8" w:rsidR="003D0ABF" w:rsidRPr="00B76CF5" w:rsidRDefault="00D958A1" w:rsidP="003D0ABF">
      <w:pPr>
        <w:widowContro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Боковского</w:t>
      </w:r>
      <w:proofErr w:type="spellEnd"/>
      <w:r w:rsidR="003D0ABF">
        <w:rPr>
          <w:sz w:val="28"/>
          <w:szCs w:val="28"/>
        </w:rPr>
        <w:t xml:space="preserve"> сельского поселения</w:t>
      </w:r>
      <w:r w:rsidR="008428BE">
        <w:rPr>
          <w:sz w:val="28"/>
          <w:szCs w:val="28"/>
        </w:rPr>
        <w:tab/>
      </w:r>
      <w:r w:rsidR="008428BE">
        <w:rPr>
          <w:sz w:val="28"/>
          <w:szCs w:val="28"/>
        </w:rPr>
        <w:tab/>
      </w:r>
      <w:r w:rsidR="008428BE">
        <w:rPr>
          <w:sz w:val="28"/>
          <w:szCs w:val="28"/>
        </w:rPr>
        <w:tab/>
      </w:r>
      <w:r w:rsidR="008428BE">
        <w:rPr>
          <w:sz w:val="28"/>
          <w:szCs w:val="28"/>
        </w:rPr>
        <w:tab/>
      </w:r>
      <w:r w:rsidR="008428BE">
        <w:rPr>
          <w:sz w:val="28"/>
          <w:szCs w:val="28"/>
        </w:rPr>
        <w:tab/>
      </w:r>
      <w:r w:rsidR="008428BE">
        <w:rPr>
          <w:sz w:val="28"/>
          <w:szCs w:val="28"/>
        </w:rPr>
        <w:tab/>
      </w:r>
      <w:r w:rsidR="003D0A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М.М. </w:t>
      </w:r>
      <w:proofErr w:type="spellStart"/>
      <w:r>
        <w:rPr>
          <w:sz w:val="28"/>
          <w:szCs w:val="28"/>
        </w:rPr>
        <w:t>Обнизов</w:t>
      </w:r>
      <w:proofErr w:type="spellEnd"/>
    </w:p>
    <w:p w14:paraId="21345757" w14:textId="5F66D5DB" w:rsidR="003D0ABF" w:rsidRDefault="003D0ABF" w:rsidP="003D0ABF">
      <w:pPr>
        <w:widowControl w:val="0"/>
        <w:ind w:left="5580"/>
        <w:jc w:val="both"/>
        <w:outlineLvl w:val="0"/>
        <w:rPr>
          <w:sz w:val="24"/>
          <w:szCs w:val="24"/>
        </w:rPr>
      </w:pPr>
    </w:p>
    <w:p w14:paraId="0727141F" w14:textId="77777777" w:rsidR="00BA75C4" w:rsidRDefault="00BA75C4" w:rsidP="003D0ABF">
      <w:pPr>
        <w:widowControl w:val="0"/>
        <w:ind w:left="5580"/>
        <w:jc w:val="both"/>
        <w:outlineLvl w:val="0"/>
        <w:rPr>
          <w:sz w:val="24"/>
          <w:szCs w:val="24"/>
        </w:rPr>
      </w:pPr>
    </w:p>
    <w:p w14:paraId="6B6B246A" w14:textId="6F2834BA" w:rsidR="005B46F7" w:rsidRDefault="005B46F7" w:rsidP="002854BE">
      <w:pPr>
        <w:widowControl w:val="0"/>
        <w:ind w:left="5580" w:hanging="5580"/>
        <w:jc w:val="both"/>
        <w:outlineLvl w:val="0"/>
        <w:rPr>
          <w:sz w:val="24"/>
          <w:szCs w:val="24"/>
        </w:rPr>
      </w:pPr>
      <w:r w:rsidRPr="005B46F7">
        <w:rPr>
          <w:sz w:val="28"/>
          <w:szCs w:val="28"/>
        </w:rPr>
        <w:t>Постановление вносит заместитель главы администрации</w:t>
      </w:r>
    </w:p>
    <w:p w14:paraId="681DC905" w14:textId="1C0F255C" w:rsidR="00D958A1" w:rsidRDefault="00D958A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D931861" w14:textId="77777777" w:rsidR="003D0ABF" w:rsidRPr="00D7382A" w:rsidRDefault="003D0ABF" w:rsidP="00D958A1">
      <w:pPr>
        <w:widowControl w:val="0"/>
        <w:ind w:left="5580"/>
        <w:jc w:val="right"/>
        <w:outlineLvl w:val="0"/>
        <w:rPr>
          <w:sz w:val="24"/>
          <w:szCs w:val="24"/>
        </w:rPr>
      </w:pPr>
      <w:r w:rsidRPr="00D7382A">
        <w:rPr>
          <w:sz w:val="24"/>
          <w:szCs w:val="24"/>
        </w:rPr>
        <w:lastRenderedPageBreak/>
        <w:t>Приложение № 1</w:t>
      </w:r>
    </w:p>
    <w:p w14:paraId="5B7DBBDF" w14:textId="4144B415" w:rsidR="003D0ABF" w:rsidRPr="00D7382A" w:rsidRDefault="003D0ABF" w:rsidP="00D958A1">
      <w:pPr>
        <w:widowControl w:val="0"/>
        <w:ind w:left="5580"/>
        <w:jc w:val="right"/>
        <w:rPr>
          <w:sz w:val="24"/>
          <w:szCs w:val="24"/>
        </w:rPr>
      </w:pPr>
      <w:r w:rsidRPr="00D7382A">
        <w:rPr>
          <w:sz w:val="24"/>
          <w:szCs w:val="24"/>
        </w:rPr>
        <w:t>к постановлени</w:t>
      </w:r>
      <w:r>
        <w:rPr>
          <w:sz w:val="24"/>
          <w:szCs w:val="24"/>
        </w:rPr>
        <w:t xml:space="preserve">ю </w:t>
      </w:r>
      <w:r w:rsidRPr="00D7382A">
        <w:rPr>
          <w:sz w:val="24"/>
          <w:szCs w:val="24"/>
        </w:rPr>
        <w:t>Администрации</w:t>
      </w:r>
      <w:r w:rsidR="000167A1">
        <w:rPr>
          <w:sz w:val="24"/>
          <w:szCs w:val="24"/>
        </w:rPr>
        <w:t xml:space="preserve"> </w:t>
      </w:r>
      <w:proofErr w:type="spellStart"/>
      <w:r w:rsidR="00D958A1">
        <w:rPr>
          <w:sz w:val="24"/>
          <w:szCs w:val="24"/>
        </w:rPr>
        <w:t>Боковского</w:t>
      </w:r>
      <w:proofErr w:type="spellEnd"/>
      <w:r w:rsidRPr="00D7382A">
        <w:rPr>
          <w:sz w:val="24"/>
          <w:szCs w:val="24"/>
        </w:rPr>
        <w:t xml:space="preserve"> сельского поселения</w:t>
      </w:r>
    </w:p>
    <w:p w14:paraId="019D3B33" w14:textId="532E8124" w:rsidR="003D0ABF" w:rsidRPr="00D7382A" w:rsidRDefault="003D0ABF" w:rsidP="00D958A1">
      <w:pPr>
        <w:widowControl w:val="0"/>
        <w:ind w:left="5580"/>
        <w:jc w:val="right"/>
        <w:rPr>
          <w:sz w:val="24"/>
          <w:szCs w:val="24"/>
        </w:rPr>
      </w:pPr>
      <w:r w:rsidRPr="00D7382A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="00B60315">
        <w:rPr>
          <w:sz w:val="24"/>
          <w:szCs w:val="24"/>
        </w:rPr>
        <w:t>18.03.2022</w:t>
      </w:r>
      <w:r>
        <w:rPr>
          <w:sz w:val="24"/>
          <w:szCs w:val="24"/>
        </w:rPr>
        <w:t xml:space="preserve"> №</w:t>
      </w:r>
      <w:r w:rsidR="00B60315">
        <w:rPr>
          <w:sz w:val="24"/>
          <w:szCs w:val="24"/>
        </w:rPr>
        <w:t xml:space="preserve"> 42</w:t>
      </w:r>
    </w:p>
    <w:p w14:paraId="07F4B732" w14:textId="77777777" w:rsidR="003D0ABF" w:rsidRPr="00B76CF5" w:rsidRDefault="003D0ABF" w:rsidP="003D0AB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580"/>
        <w:rPr>
          <w:rFonts w:ascii="Times New Roman" w:hAnsi="Times New Roman" w:cs="Times New Roman"/>
          <w:bCs/>
          <w:sz w:val="28"/>
          <w:szCs w:val="28"/>
        </w:rPr>
      </w:pPr>
    </w:p>
    <w:p w14:paraId="5224BE53" w14:textId="77777777" w:rsidR="003D0ABF" w:rsidRPr="00B76CF5" w:rsidRDefault="003D0ABF" w:rsidP="003D0AB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76CF5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14:paraId="66A64E3A" w14:textId="492E70D4" w:rsidR="003D0ABF" w:rsidRPr="00B76CF5" w:rsidRDefault="003D0ABF" w:rsidP="003D0AB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уведомления г</w:t>
      </w:r>
      <w:r w:rsidRPr="00B76CF5">
        <w:rPr>
          <w:rFonts w:ascii="Times New Roman" w:hAnsi="Times New Roman" w:cs="Times New Roman"/>
          <w:sz w:val="28"/>
          <w:szCs w:val="28"/>
        </w:rPr>
        <w:t xml:space="preserve">лавы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958A1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B76C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76CF5">
        <w:rPr>
          <w:rFonts w:ascii="Times New Roman" w:hAnsi="Times New Roman" w:cs="Times New Roman"/>
          <w:sz w:val="28"/>
          <w:szCs w:val="28"/>
        </w:rPr>
        <w:t xml:space="preserve"> о фактах обращения в целях склонения муниципальных служащих к совершению коррупционных правонарушений</w:t>
      </w:r>
    </w:p>
    <w:p w14:paraId="151407F3" w14:textId="77777777" w:rsidR="003D0ABF" w:rsidRPr="00B76CF5" w:rsidRDefault="003D0ABF" w:rsidP="003D0AB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C81B8F0" w14:textId="18AB99D3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0" w:name="BM1001"/>
      <w:bookmarkEnd w:id="0"/>
      <w:r w:rsidRPr="00B76CF5">
        <w:rPr>
          <w:sz w:val="28"/>
          <w:szCs w:val="28"/>
        </w:rPr>
        <w:t xml:space="preserve">1. Настоящее Положение в соответствии с Федеральным законом от 25.12.2008 № 273-ФЗ «О противодействии коррупции» определяет порядок уведомления </w:t>
      </w:r>
      <w:r>
        <w:rPr>
          <w:sz w:val="28"/>
          <w:szCs w:val="28"/>
        </w:rPr>
        <w:t>г</w:t>
      </w:r>
      <w:r w:rsidRPr="00B76CF5">
        <w:rPr>
          <w:sz w:val="28"/>
          <w:szCs w:val="28"/>
        </w:rPr>
        <w:t xml:space="preserve">лавы </w:t>
      </w:r>
      <w:r>
        <w:rPr>
          <w:sz w:val="28"/>
          <w:szCs w:val="28"/>
        </w:rPr>
        <w:t>Администрации</w:t>
      </w:r>
      <w:r w:rsidRPr="00B76CF5">
        <w:rPr>
          <w:sz w:val="28"/>
          <w:szCs w:val="28"/>
        </w:rPr>
        <w:t xml:space="preserve">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о фактах обращения в целях склонения муниципальных служащих, замещающих должности муниципальной службы в 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B76CF5">
        <w:rPr>
          <w:sz w:val="28"/>
          <w:szCs w:val="28"/>
        </w:rPr>
        <w:t>к совершению коррупционных правонарушений, перечень сведений, содержащихся в уведомлениях, организацию проверки этих сведений и порядок регистрации уведомлений.</w:t>
      </w:r>
    </w:p>
    <w:p w14:paraId="57A0A9DA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" w:name="BM1002"/>
      <w:bookmarkStart w:id="2" w:name="BM1005"/>
      <w:bookmarkEnd w:id="1"/>
      <w:bookmarkEnd w:id="2"/>
      <w:r>
        <w:rPr>
          <w:sz w:val="28"/>
          <w:szCs w:val="28"/>
        </w:rPr>
        <w:t>2</w:t>
      </w:r>
      <w:r w:rsidRPr="00B76CF5">
        <w:rPr>
          <w:sz w:val="28"/>
          <w:szCs w:val="28"/>
        </w:rPr>
        <w:t>. В уведомлении о факте обращения с целью склонения муниципального служащего к совершению коррупционных правонарушений (далее – уведомление) должны содержаться:</w:t>
      </w:r>
    </w:p>
    <w:p w14:paraId="49A0E1CB" w14:textId="46B98F9F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76CF5">
        <w:rPr>
          <w:sz w:val="28"/>
          <w:szCs w:val="28"/>
        </w:rPr>
        <w:t xml:space="preserve">.1. Наименование должности, фамилия, имя, отчество </w:t>
      </w:r>
      <w:r>
        <w:rPr>
          <w:sz w:val="28"/>
          <w:szCs w:val="28"/>
        </w:rPr>
        <w:t>г</w:t>
      </w:r>
      <w:r w:rsidRPr="00B76CF5">
        <w:rPr>
          <w:sz w:val="28"/>
          <w:szCs w:val="28"/>
        </w:rPr>
        <w:t xml:space="preserve">лавы </w:t>
      </w:r>
      <w:r>
        <w:rPr>
          <w:sz w:val="28"/>
          <w:szCs w:val="28"/>
        </w:rPr>
        <w:t>Администрации</w:t>
      </w:r>
      <w:r w:rsidRPr="00B76CF5">
        <w:rPr>
          <w:sz w:val="28"/>
          <w:szCs w:val="28"/>
        </w:rPr>
        <w:t xml:space="preserve">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>.</w:t>
      </w:r>
    </w:p>
    <w:p w14:paraId="3C02FB2B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76CF5">
        <w:rPr>
          <w:sz w:val="28"/>
          <w:szCs w:val="28"/>
        </w:rPr>
        <w:t>.2. Фамилия, имя, отчество и должность муниципального служащего, подавшего уведомление.</w:t>
      </w:r>
    </w:p>
    <w:p w14:paraId="596A72F7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76CF5">
        <w:rPr>
          <w:sz w:val="28"/>
          <w:szCs w:val="28"/>
        </w:rPr>
        <w:t>.3. Сведения о том, в чем выражено склонение к совершению коррупционных правонарушений.</w:t>
      </w:r>
    </w:p>
    <w:p w14:paraId="63C95F78" w14:textId="77777777" w:rsidR="003D0ABF" w:rsidRPr="00B76CF5" w:rsidRDefault="003D0ABF" w:rsidP="003D0A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76CF5">
        <w:rPr>
          <w:sz w:val="28"/>
          <w:szCs w:val="28"/>
        </w:rPr>
        <w:t>.4. Фамилия, имя, отчество, должность лица (лиц), обратившегося (обратившихся) к муниципальному служащему в целях склонения его к совершению коррупционных правонарушений, наименование юридического лица от имени или в интересах которого, лицо (лица) обратилось (обратились) к муниципальному служащему в целях склонения его к совершению коррупционных правонарушений.</w:t>
      </w:r>
    </w:p>
    <w:p w14:paraId="3F607475" w14:textId="77777777" w:rsidR="003D0ABF" w:rsidRPr="00B76CF5" w:rsidRDefault="003D0ABF" w:rsidP="003D0A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76CF5">
        <w:rPr>
          <w:sz w:val="28"/>
          <w:szCs w:val="28"/>
        </w:rPr>
        <w:t>.5. </w:t>
      </w:r>
      <w:r>
        <w:rPr>
          <w:sz w:val="28"/>
          <w:szCs w:val="28"/>
        </w:rPr>
        <w:t>Место, д</w:t>
      </w:r>
      <w:r w:rsidRPr="00B76CF5">
        <w:rPr>
          <w:sz w:val="28"/>
          <w:szCs w:val="28"/>
        </w:rPr>
        <w:t>ата и время, способ склонения к совершению коррупционных правонарушений (подкуп, угроза, обещание, обман, насилие и т.д.), обстоятельства, которыми сопровождалось склонение муниципального служащего к совершению коррупционных правонарушений (телефонный разговор, личная встреча, почтовое отправление и т.д.).</w:t>
      </w:r>
    </w:p>
    <w:p w14:paraId="72607BA0" w14:textId="77777777" w:rsidR="003D0ABF" w:rsidRPr="00B76CF5" w:rsidRDefault="003D0ABF" w:rsidP="003D0A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76CF5">
        <w:rPr>
          <w:sz w:val="28"/>
          <w:szCs w:val="28"/>
        </w:rPr>
        <w:t>.6. Действия, предпринятые муниципальным служащим в связи с обращением с целью склонения его к совершению коррупционных правонарушений (далее – обращение).</w:t>
      </w:r>
    </w:p>
    <w:p w14:paraId="7A73A222" w14:textId="77777777" w:rsidR="003D0ABF" w:rsidRPr="00B76CF5" w:rsidRDefault="003D0ABF" w:rsidP="003D0A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76CF5">
        <w:rPr>
          <w:sz w:val="28"/>
          <w:szCs w:val="28"/>
        </w:rPr>
        <w:t>.7. Подпись муниципального служащего, подавшего уведомление, расшифровка подписи и дата составления уведомления.</w:t>
      </w:r>
    </w:p>
    <w:p w14:paraId="411FD9AE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76CF5">
        <w:rPr>
          <w:sz w:val="28"/>
          <w:szCs w:val="28"/>
        </w:rPr>
        <w:t xml:space="preserve">. Уведомление составляется по форме, содержащейся в приложении № 2 к настоящему </w:t>
      </w:r>
      <w:r>
        <w:rPr>
          <w:sz w:val="28"/>
          <w:szCs w:val="28"/>
        </w:rPr>
        <w:t>постановлению</w:t>
      </w:r>
      <w:r w:rsidRPr="00B76CF5">
        <w:rPr>
          <w:sz w:val="28"/>
          <w:szCs w:val="28"/>
        </w:rPr>
        <w:t>.</w:t>
      </w:r>
    </w:p>
    <w:p w14:paraId="7DEEAE44" w14:textId="2199B7E9" w:rsidR="003D0ABF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B76CF5">
        <w:rPr>
          <w:sz w:val="28"/>
          <w:szCs w:val="28"/>
        </w:rPr>
        <w:t xml:space="preserve">. Муниципальный служащий представляет уведомление </w:t>
      </w:r>
      <w:r>
        <w:rPr>
          <w:sz w:val="28"/>
          <w:szCs w:val="28"/>
        </w:rPr>
        <w:t>специалисту по правовой и кадровой работе</w:t>
      </w:r>
      <w:r w:rsidRPr="00B76CF5">
        <w:rPr>
          <w:sz w:val="28"/>
          <w:szCs w:val="28"/>
        </w:rPr>
        <w:t xml:space="preserve">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не позднее рабочего дня, следующего за днем обращения.</w:t>
      </w:r>
    </w:p>
    <w:p w14:paraId="48A06089" w14:textId="77777777" w:rsidR="003D0ABF" w:rsidRDefault="003D0ABF" w:rsidP="003D0ABF">
      <w:pPr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При нахождении муниципального служащего в командировке, отпуске, вне места прохождения службы по иным основаниям, установленным законодательством Российской Федерации, муниципальный служащий обязан представить уведомление в день прибытия к месту прохождения службы.</w:t>
      </w:r>
    </w:p>
    <w:p w14:paraId="4BA44F18" w14:textId="7712E419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76CF5">
        <w:rPr>
          <w:sz w:val="28"/>
          <w:szCs w:val="28"/>
        </w:rPr>
        <w:t xml:space="preserve">. Журнал учета уведомлений о фактах обращения с целью склонения муниципальных служащих к совершению коррупционных правонарушений ведется </w:t>
      </w:r>
      <w:r>
        <w:rPr>
          <w:sz w:val="28"/>
          <w:szCs w:val="28"/>
        </w:rPr>
        <w:t>специалистом по правовой и кадровой работе</w:t>
      </w:r>
      <w:r w:rsidRPr="00B76CF5">
        <w:rPr>
          <w:sz w:val="28"/>
          <w:szCs w:val="28"/>
        </w:rPr>
        <w:t xml:space="preserve">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по форме, предусмотренной приложением № 3 к настоящему </w:t>
      </w:r>
      <w:r>
        <w:rPr>
          <w:sz w:val="28"/>
          <w:szCs w:val="28"/>
        </w:rPr>
        <w:t>постановлению</w:t>
      </w:r>
      <w:r w:rsidRPr="00B76CF5">
        <w:rPr>
          <w:sz w:val="28"/>
          <w:szCs w:val="28"/>
        </w:rPr>
        <w:t>. Указанный журнал должен быть прошит, скреплен печатью и иметь пронумерованные страницы.</w:t>
      </w:r>
    </w:p>
    <w:p w14:paraId="797B3810" w14:textId="21A3E3C8" w:rsidR="003D0ABF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76CF5">
        <w:rPr>
          <w:sz w:val="28"/>
          <w:szCs w:val="28"/>
        </w:rPr>
        <w:t>. </w:t>
      </w:r>
      <w:r>
        <w:rPr>
          <w:sz w:val="28"/>
          <w:szCs w:val="28"/>
        </w:rPr>
        <w:t>Специалист по правовой и кадровой работе</w:t>
      </w:r>
      <w:r w:rsidRPr="00B76CF5">
        <w:rPr>
          <w:sz w:val="28"/>
          <w:szCs w:val="28"/>
        </w:rPr>
        <w:t xml:space="preserve">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незамедлительно, в присутствии муниципального служащего, регистрирует уведомление в журнале учета уведомлений и не позднее рабочего дня, следующего за днем регистрации уведомления, передает его </w:t>
      </w:r>
      <w:r>
        <w:rPr>
          <w:sz w:val="28"/>
          <w:szCs w:val="28"/>
        </w:rPr>
        <w:t>г</w:t>
      </w:r>
      <w:r w:rsidRPr="00B76CF5">
        <w:rPr>
          <w:sz w:val="28"/>
          <w:szCs w:val="28"/>
        </w:rPr>
        <w:t>лав</w:t>
      </w:r>
      <w:r>
        <w:rPr>
          <w:sz w:val="28"/>
          <w:szCs w:val="28"/>
        </w:rPr>
        <w:t>е</w:t>
      </w:r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B76CF5">
        <w:rPr>
          <w:sz w:val="28"/>
          <w:szCs w:val="28"/>
        </w:rPr>
        <w:t xml:space="preserve">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>.</w:t>
      </w:r>
    </w:p>
    <w:p w14:paraId="0722B0AE" w14:textId="7C1DC364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B76CF5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Администрации</w:t>
      </w:r>
      <w:r w:rsidRPr="00B76CF5">
        <w:rPr>
          <w:sz w:val="28"/>
          <w:szCs w:val="28"/>
        </w:rPr>
        <w:t xml:space="preserve">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в течение 2 рабочих дней рассматривает уведомление и принимает решение о проведении проверки</w:t>
      </w:r>
      <w:r w:rsidRPr="004B1609">
        <w:rPr>
          <w:sz w:val="28"/>
          <w:szCs w:val="28"/>
        </w:rPr>
        <w:t xml:space="preserve"> </w:t>
      </w:r>
      <w:r w:rsidRPr="00B76CF5">
        <w:rPr>
          <w:sz w:val="28"/>
          <w:szCs w:val="28"/>
        </w:rPr>
        <w:t xml:space="preserve">сведений, содержащихся в уведомлении (далее – проверка). Данное решение оформляется в виде резолюции </w:t>
      </w:r>
      <w:r>
        <w:rPr>
          <w:sz w:val="28"/>
          <w:szCs w:val="28"/>
        </w:rPr>
        <w:t>г</w:t>
      </w:r>
      <w:r w:rsidRPr="00B76CF5">
        <w:rPr>
          <w:sz w:val="28"/>
          <w:szCs w:val="28"/>
        </w:rPr>
        <w:t xml:space="preserve">лавы </w:t>
      </w:r>
      <w:r>
        <w:rPr>
          <w:sz w:val="28"/>
          <w:szCs w:val="28"/>
        </w:rPr>
        <w:t>Администрации</w:t>
      </w:r>
      <w:r w:rsidRPr="00B76CF5">
        <w:rPr>
          <w:sz w:val="28"/>
          <w:szCs w:val="28"/>
        </w:rPr>
        <w:t xml:space="preserve">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>.</w:t>
      </w:r>
    </w:p>
    <w:p w14:paraId="58E0C838" w14:textId="52AE06C9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B76CF5">
        <w:rPr>
          <w:sz w:val="28"/>
          <w:szCs w:val="28"/>
        </w:rPr>
        <w:t xml:space="preserve">. На основании решения </w:t>
      </w:r>
      <w:r>
        <w:rPr>
          <w:sz w:val="28"/>
          <w:szCs w:val="28"/>
        </w:rPr>
        <w:t>г</w:t>
      </w:r>
      <w:r w:rsidRPr="00B76CF5">
        <w:rPr>
          <w:sz w:val="28"/>
          <w:szCs w:val="28"/>
        </w:rPr>
        <w:t xml:space="preserve">лавы </w:t>
      </w:r>
      <w:r>
        <w:rPr>
          <w:sz w:val="28"/>
          <w:szCs w:val="28"/>
        </w:rPr>
        <w:t>Администрации</w:t>
      </w:r>
      <w:r w:rsidRPr="00B76CF5">
        <w:rPr>
          <w:sz w:val="28"/>
          <w:szCs w:val="28"/>
        </w:rPr>
        <w:t xml:space="preserve">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о проведении проверки, </w:t>
      </w:r>
      <w:r>
        <w:rPr>
          <w:sz w:val="28"/>
          <w:szCs w:val="28"/>
        </w:rPr>
        <w:t>специалист по правовой и кадровой работе</w:t>
      </w:r>
      <w:r w:rsidRPr="00B76CF5">
        <w:rPr>
          <w:sz w:val="28"/>
          <w:szCs w:val="28"/>
        </w:rPr>
        <w:t xml:space="preserve">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в течение 5 рабочих дней в порядке, установленном Регламентом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для подготовки срочных проектов муниципальных правовых актов, разрабатывает, согласовывает и представляет на подпись </w:t>
      </w:r>
      <w:r>
        <w:rPr>
          <w:sz w:val="28"/>
          <w:szCs w:val="28"/>
        </w:rPr>
        <w:t>г</w:t>
      </w:r>
      <w:r w:rsidRPr="00B76CF5">
        <w:rPr>
          <w:sz w:val="28"/>
          <w:szCs w:val="28"/>
        </w:rPr>
        <w:t>лав</w:t>
      </w:r>
      <w:r>
        <w:rPr>
          <w:sz w:val="28"/>
          <w:szCs w:val="28"/>
        </w:rPr>
        <w:t>е</w:t>
      </w:r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B76CF5">
        <w:rPr>
          <w:sz w:val="28"/>
          <w:szCs w:val="28"/>
        </w:rPr>
        <w:t xml:space="preserve">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проект распоряжения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о проведении проверки.</w:t>
      </w:r>
    </w:p>
    <w:p w14:paraId="426DF159" w14:textId="3C98D5D7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B76CF5">
        <w:rPr>
          <w:sz w:val="28"/>
          <w:szCs w:val="28"/>
        </w:rPr>
        <w:t xml:space="preserve">. Распоряжение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о проведении проверки должно содержать:</w:t>
      </w:r>
    </w:p>
    <w:p w14:paraId="0ED0B77B" w14:textId="77777777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B76CF5">
        <w:rPr>
          <w:sz w:val="28"/>
          <w:szCs w:val="28"/>
        </w:rPr>
        <w:t>.1. Решение о проведении проверки с указанием фамилии, имени, отчества и должности муниципального служащего, подавшего уведомление, даты регистрации уведомления.</w:t>
      </w:r>
    </w:p>
    <w:p w14:paraId="781B9C7B" w14:textId="7DDB0588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B76CF5">
        <w:rPr>
          <w:sz w:val="28"/>
          <w:szCs w:val="28"/>
        </w:rPr>
        <w:t xml:space="preserve">.2. Сведения о работнике (работниках)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, которому (которым) поручено проведение проверки. Для проведения проверки может быть создана комиссия из работников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>.</w:t>
      </w:r>
    </w:p>
    <w:p w14:paraId="564F20BB" w14:textId="296C3B2E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B76CF5">
        <w:rPr>
          <w:sz w:val="28"/>
          <w:szCs w:val="28"/>
        </w:rPr>
        <w:t xml:space="preserve">.3. Иные сведения, предусмотренные нормативными правовыми актами Российской Федерации, Ростовской области, муниципальными правовыми актами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>.</w:t>
      </w:r>
    </w:p>
    <w:p w14:paraId="34A77E20" w14:textId="5605B995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B76CF5">
        <w:rPr>
          <w:sz w:val="28"/>
          <w:szCs w:val="28"/>
        </w:rPr>
        <w:t xml:space="preserve">.  Проверка не может проводиться муниципальным служащим, подавшим уведомление, а также работником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, указанным в уведомлении в качестве лица, обратившегося к </w:t>
      </w:r>
      <w:r w:rsidRPr="00B76CF5">
        <w:rPr>
          <w:sz w:val="28"/>
          <w:szCs w:val="28"/>
        </w:rPr>
        <w:lastRenderedPageBreak/>
        <w:t xml:space="preserve">муниципальному служащему с целью склонения его к совершению коррупционных правонарушений, или работником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>, непосредственно подчиненным указанным лицам.</w:t>
      </w:r>
    </w:p>
    <w:p w14:paraId="189E6373" w14:textId="2161DB21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B76CF5">
        <w:rPr>
          <w:sz w:val="28"/>
          <w:szCs w:val="28"/>
        </w:rPr>
        <w:t xml:space="preserve">. Проверка должна быть проведена в течение 30 календарных дней со дня регистрации уведомления. Срок проведения проверки может быть однократно продлен не более чем на 30 календарных дней с согласия </w:t>
      </w:r>
      <w:r>
        <w:rPr>
          <w:sz w:val="28"/>
          <w:szCs w:val="28"/>
        </w:rPr>
        <w:t>г</w:t>
      </w:r>
      <w:r w:rsidRPr="00B76CF5">
        <w:rPr>
          <w:sz w:val="28"/>
          <w:szCs w:val="28"/>
        </w:rPr>
        <w:t xml:space="preserve">лавы </w:t>
      </w:r>
      <w:r>
        <w:rPr>
          <w:sz w:val="28"/>
          <w:szCs w:val="28"/>
        </w:rPr>
        <w:t xml:space="preserve">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при наличии мотивированного обращения </w:t>
      </w:r>
      <w:r>
        <w:rPr>
          <w:sz w:val="28"/>
          <w:szCs w:val="28"/>
        </w:rPr>
        <w:t>специалиста по правовой и кадровой работе</w:t>
      </w:r>
      <w:r w:rsidRPr="00B76CF5">
        <w:rPr>
          <w:sz w:val="28"/>
          <w:szCs w:val="28"/>
        </w:rPr>
        <w:t xml:space="preserve">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>.</w:t>
      </w:r>
    </w:p>
    <w:p w14:paraId="0F59F3BE" w14:textId="77777777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B76CF5">
        <w:rPr>
          <w:sz w:val="28"/>
          <w:szCs w:val="28"/>
        </w:rPr>
        <w:t>. Проверка проводится путем:</w:t>
      </w:r>
    </w:p>
    <w:p w14:paraId="08E88603" w14:textId="6A8C13C0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B76CF5">
        <w:rPr>
          <w:sz w:val="28"/>
          <w:szCs w:val="28"/>
        </w:rPr>
        <w:t xml:space="preserve">.1. Опроса муниципального служащего, подавшего уведомление, лица (лиц), обратившегося (обратившихся) к муниципальному служащему с целью склонения его к совершению коррупционных правонарушений, иных лиц. Для проведения опроса лицам, не являющимся работниками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>, направляются письменные приглашения. Явка указанных лиц является добровольной.</w:t>
      </w:r>
    </w:p>
    <w:p w14:paraId="5B69C73A" w14:textId="77777777" w:rsidR="003D0ABF" w:rsidRPr="00B76CF5" w:rsidRDefault="003D0ABF" w:rsidP="003D0ABF">
      <w:pPr>
        <w:pStyle w:val="af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B76CF5">
        <w:rPr>
          <w:sz w:val="28"/>
          <w:szCs w:val="28"/>
        </w:rPr>
        <w:t>.2. Изучения документов и предметов, видео- и (или) аудиозаписей, связанных с обращением.</w:t>
      </w:r>
    </w:p>
    <w:p w14:paraId="040CE75F" w14:textId="77777777" w:rsidR="003D0ABF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B76CF5">
        <w:rPr>
          <w:sz w:val="28"/>
          <w:szCs w:val="28"/>
        </w:rPr>
        <w:t>.3. Направления запросов в государственные органы, органы местного самоуправления и организации для выяснения обстоятельств, связанных с обращением.</w:t>
      </w:r>
    </w:p>
    <w:p w14:paraId="7E14DF2E" w14:textId="3B16B36D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По результатам опроса, предусмотренного подпунктом 13.1 пункта 13 настоящего Положения, составляются объяснения опрошенного лица. Объяснения могут быть составлены опрашиваемым лицом собственноручно, либо работником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поселения, проводившим опрос. Объяснения подписывают опрашиваемое лицо и работник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поселения, проводивший опрос.</w:t>
      </w:r>
    </w:p>
    <w:p w14:paraId="01C2E658" w14:textId="7D3B1D66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B76CF5">
        <w:rPr>
          <w:sz w:val="28"/>
          <w:szCs w:val="28"/>
        </w:rPr>
        <w:t>.</w:t>
      </w:r>
      <w:r w:rsidRPr="00B76CF5">
        <w:rPr>
          <w:sz w:val="28"/>
          <w:szCs w:val="28"/>
          <w:lang w:val="en-US"/>
        </w:rPr>
        <w:t> </w:t>
      </w:r>
      <w:r w:rsidRPr="00B76CF5">
        <w:rPr>
          <w:sz w:val="28"/>
          <w:szCs w:val="28"/>
        </w:rPr>
        <w:t xml:space="preserve">Ход и результаты </w:t>
      </w:r>
      <w:r>
        <w:rPr>
          <w:sz w:val="28"/>
          <w:szCs w:val="28"/>
        </w:rPr>
        <w:t>и</w:t>
      </w:r>
      <w:r w:rsidRPr="00B76CF5">
        <w:rPr>
          <w:sz w:val="28"/>
          <w:szCs w:val="28"/>
        </w:rPr>
        <w:t>зучения документов и предметов, видео- и (или) аудиозаписей, связанных с обращением, предусмотренн</w:t>
      </w:r>
      <w:r>
        <w:rPr>
          <w:sz w:val="28"/>
          <w:szCs w:val="28"/>
        </w:rPr>
        <w:t>ого</w:t>
      </w:r>
      <w:r w:rsidRPr="00B76CF5">
        <w:rPr>
          <w:sz w:val="28"/>
          <w:szCs w:val="28"/>
        </w:rPr>
        <w:t xml:space="preserve"> подпункт</w:t>
      </w:r>
      <w:r>
        <w:rPr>
          <w:sz w:val="28"/>
          <w:szCs w:val="28"/>
        </w:rPr>
        <w:t>о</w:t>
      </w:r>
      <w:r w:rsidRPr="00B76CF5">
        <w:rPr>
          <w:sz w:val="28"/>
          <w:szCs w:val="28"/>
        </w:rPr>
        <w:t>м 1</w:t>
      </w:r>
      <w:r>
        <w:rPr>
          <w:sz w:val="28"/>
          <w:szCs w:val="28"/>
        </w:rPr>
        <w:t>3</w:t>
      </w:r>
      <w:r w:rsidRPr="00B76CF5">
        <w:rPr>
          <w:sz w:val="28"/>
          <w:szCs w:val="28"/>
        </w:rPr>
        <w:t>.2 пункта 1</w:t>
      </w:r>
      <w:r>
        <w:rPr>
          <w:sz w:val="28"/>
          <w:szCs w:val="28"/>
        </w:rPr>
        <w:t>3</w:t>
      </w:r>
      <w:r w:rsidRPr="00B76CF5">
        <w:rPr>
          <w:sz w:val="28"/>
          <w:szCs w:val="28"/>
        </w:rPr>
        <w:t xml:space="preserve"> настоящего Положения, отражаются в протоколах. Протокол подписывает работник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, проводивший </w:t>
      </w:r>
      <w:r>
        <w:rPr>
          <w:sz w:val="28"/>
          <w:szCs w:val="28"/>
        </w:rPr>
        <w:t>изучение</w:t>
      </w:r>
      <w:r w:rsidRPr="00B76CF5">
        <w:rPr>
          <w:sz w:val="28"/>
          <w:szCs w:val="28"/>
        </w:rPr>
        <w:t>.</w:t>
      </w:r>
    </w:p>
    <w:p w14:paraId="2D0B708C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B76CF5">
        <w:rPr>
          <w:sz w:val="28"/>
          <w:szCs w:val="28"/>
        </w:rPr>
        <w:t>. О результатах проверки составляется акт.</w:t>
      </w:r>
    </w:p>
    <w:p w14:paraId="2AE975A4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76CF5">
        <w:rPr>
          <w:sz w:val="28"/>
          <w:szCs w:val="28"/>
        </w:rPr>
        <w:t>. Акт о результатах проверки должен содержать:</w:t>
      </w:r>
    </w:p>
    <w:p w14:paraId="5952E9B2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76CF5">
        <w:rPr>
          <w:sz w:val="28"/>
          <w:szCs w:val="28"/>
        </w:rPr>
        <w:t>.1.</w:t>
      </w:r>
      <w:r w:rsidRPr="00B76CF5">
        <w:t> </w:t>
      </w:r>
      <w:r w:rsidRPr="00B76CF5">
        <w:rPr>
          <w:sz w:val="28"/>
          <w:szCs w:val="28"/>
        </w:rPr>
        <w:t>Фамилию, имя, отчество, должность муниципального служащего, подавшего уведомление, дату регистрации уведомления.</w:t>
      </w:r>
    </w:p>
    <w:p w14:paraId="5CDC38B0" w14:textId="430E73D3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76CF5">
        <w:rPr>
          <w:sz w:val="28"/>
          <w:szCs w:val="28"/>
        </w:rPr>
        <w:t xml:space="preserve">.2. Реквизиты распоряжения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>, на основании которого проводилась проверка.</w:t>
      </w:r>
    </w:p>
    <w:p w14:paraId="0777AEC7" w14:textId="33FD236F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76CF5">
        <w:rPr>
          <w:sz w:val="28"/>
          <w:szCs w:val="28"/>
        </w:rPr>
        <w:t xml:space="preserve">.3. Сведения о работниках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>, проводивших проверку.</w:t>
      </w:r>
    </w:p>
    <w:p w14:paraId="1578BEEB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76CF5">
        <w:rPr>
          <w:sz w:val="28"/>
          <w:szCs w:val="28"/>
        </w:rPr>
        <w:t>.4. Содержание уведомления.</w:t>
      </w:r>
    </w:p>
    <w:p w14:paraId="544100CE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76CF5">
        <w:rPr>
          <w:sz w:val="28"/>
          <w:szCs w:val="28"/>
        </w:rPr>
        <w:t>.5. Перечень, описание и результаты мероприятий, проведенных в ходе проверки.</w:t>
      </w:r>
    </w:p>
    <w:p w14:paraId="5CC8CAF5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76CF5">
        <w:rPr>
          <w:sz w:val="28"/>
          <w:szCs w:val="28"/>
        </w:rPr>
        <w:t>.6. Вывод о достоверности сведений, содержащихся в уведомлении.</w:t>
      </w:r>
    </w:p>
    <w:p w14:paraId="1E1EF6F7" w14:textId="2D39AFE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B76CF5">
        <w:rPr>
          <w:sz w:val="28"/>
          <w:szCs w:val="28"/>
        </w:rPr>
        <w:t xml:space="preserve">. Акт о результатах проверки подписывает (подписывают) работник (работники)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, проводивший </w:t>
      </w:r>
      <w:r w:rsidRPr="00B76CF5">
        <w:rPr>
          <w:sz w:val="28"/>
          <w:szCs w:val="28"/>
        </w:rPr>
        <w:lastRenderedPageBreak/>
        <w:t xml:space="preserve">(проводившие) проверку, и утверждает </w:t>
      </w:r>
      <w:r>
        <w:rPr>
          <w:sz w:val="28"/>
          <w:szCs w:val="28"/>
        </w:rPr>
        <w:t>г</w:t>
      </w:r>
      <w:r w:rsidRPr="00B76CF5">
        <w:rPr>
          <w:sz w:val="28"/>
          <w:szCs w:val="28"/>
        </w:rPr>
        <w:t>лава</w:t>
      </w:r>
      <w:r>
        <w:rPr>
          <w:sz w:val="28"/>
          <w:szCs w:val="28"/>
        </w:rPr>
        <w:t xml:space="preserve"> Администрации</w:t>
      </w:r>
      <w:r w:rsidRPr="00B76CF5">
        <w:rPr>
          <w:sz w:val="28"/>
          <w:szCs w:val="28"/>
        </w:rPr>
        <w:t xml:space="preserve">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>.</w:t>
      </w:r>
    </w:p>
    <w:p w14:paraId="24F53308" w14:textId="2CE6704F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B76CF5">
        <w:rPr>
          <w:sz w:val="28"/>
          <w:szCs w:val="28"/>
        </w:rPr>
        <w:t xml:space="preserve">. В случае если сведения, содержащиеся в уведомлении, признаны достоверными, и имеются основания полагать, что они содержат данные о совершенном коррупционном или ином правонарушении, материалы проверки направляются по подведомственности органам или должностным лицам, уполномоченным принимать решение о возбуждении уголовного дела или дела об административном правонарушении. Направление указанных материалов осуществляется письмом </w:t>
      </w:r>
      <w:r>
        <w:rPr>
          <w:sz w:val="28"/>
          <w:szCs w:val="28"/>
        </w:rPr>
        <w:t>г</w:t>
      </w:r>
      <w:r w:rsidRPr="00B76CF5">
        <w:rPr>
          <w:sz w:val="28"/>
          <w:szCs w:val="28"/>
        </w:rPr>
        <w:t>лав</w:t>
      </w:r>
      <w:r>
        <w:rPr>
          <w:sz w:val="28"/>
          <w:szCs w:val="28"/>
        </w:rPr>
        <w:t>ы Администрации</w:t>
      </w:r>
      <w:r w:rsidRPr="00B76CF5">
        <w:rPr>
          <w:sz w:val="28"/>
          <w:szCs w:val="28"/>
        </w:rPr>
        <w:t xml:space="preserve">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не позднее чем через 2 рабочих дня со дня утверждения акта о результатах проверки.</w:t>
      </w:r>
    </w:p>
    <w:p w14:paraId="6DB37074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B76CF5">
        <w:rPr>
          <w:sz w:val="28"/>
          <w:szCs w:val="28"/>
        </w:rPr>
        <w:t>. Из материалов проверки комплектуется проверочное дело. Проверочное дело должно содержать:</w:t>
      </w:r>
    </w:p>
    <w:p w14:paraId="17EDF4F9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B76CF5">
        <w:rPr>
          <w:sz w:val="28"/>
          <w:szCs w:val="28"/>
        </w:rPr>
        <w:t>.1. Опись документов.</w:t>
      </w:r>
    </w:p>
    <w:p w14:paraId="1EDBBE6A" w14:textId="0EE2DF4A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B76CF5">
        <w:rPr>
          <w:sz w:val="28"/>
          <w:szCs w:val="28"/>
        </w:rPr>
        <w:t xml:space="preserve">.2. Уведомление, решение </w:t>
      </w:r>
      <w:r>
        <w:rPr>
          <w:sz w:val="28"/>
          <w:szCs w:val="28"/>
        </w:rPr>
        <w:t>г</w:t>
      </w:r>
      <w:r w:rsidRPr="00B76CF5">
        <w:rPr>
          <w:sz w:val="28"/>
          <w:szCs w:val="28"/>
        </w:rPr>
        <w:t>лав</w:t>
      </w:r>
      <w:r>
        <w:rPr>
          <w:sz w:val="28"/>
          <w:szCs w:val="28"/>
        </w:rPr>
        <w:t>ы Администрации</w:t>
      </w:r>
      <w:r w:rsidRPr="00B76CF5">
        <w:rPr>
          <w:sz w:val="28"/>
          <w:szCs w:val="28"/>
        </w:rPr>
        <w:t xml:space="preserve">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о проведении проверки.</w:t>
      </w:r>
    </w:p>
    <w:p w14:paraId="6F24A6B2" w14:textId="0DB52F1C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B76CF5">
        <w:rPr>
          <w:sz w:val="28"/>
          <w:szCs w:val="28"/>
        </w:rPr>
        <w:t xml:space="preserve">.3. Копию распоряжения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о проведении проверки</w:t>
      </w:r>
      <w:r w:rsidRPr="00B76CF5">
        <w:rPr>
          <w:sz w:val="28"/>
          <w:szCs w:val="28"/>
        </w:rPr>
        <w:t>.</w:t>
      </w:r>
    </w:p>
    <w:p w14:paraId="6C1BF1B9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B76CF5">
        <w:rPr>
          <w:sz w:val="28"/>
          <w:szCs w:val="28"/>
        </w:rPr>
        <w:t>.4. Документы о продлении срока проведения проверки.</w:t>
      </w:r>
    </w:p>
    <w:p w14:paraId="0715382D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B76CF5">
        <w:rPr>
          <w:sz w:val="28"/>
          <w:szCs w:val="28"/>
        </w:rPr>
        <w:t>.5. </w:t>
      </w:r>
      <w:r>
        <w:rPr>
          <w:sz w:val="28"/>
          <w:szCs w:val="28"/>
        </w:rPr>
        <w:t>Объяснения опрошенных лиц, п</w:t>
      </w:r>
      <w:r w:rsidRPr="00B76CF5">
        <w:rPr>
          <w:sz w:val="28"/>
          <w:szCs w:val="28"/>
        </w:rPr>
        <w:t xml:space="preserve">ротоколы </w:t>
      </w:r>
      <w:r>
        <w:rPr>
          <w:sz w:val="28"/>
          <w:szCs w:val="28"/>
        </w:rPr>
        <w:t>и</w:t>
      </w:r>
      <w:r w:rsidRPr="00B76CF5">
        <w:rPr>
          <w:sz w:val="28"/>
          <w:szCs w:val="28"/>
        </w:rPr>
        <w:t>зучения документов и предметов, видео- и (или) аудиозаписей, копии запросов о выяснении обстоятельств, связанных с обращением, и ответы на них.</w:t>
      </w:r>
    </w:p>
    <w:p w14:paraId="5418D476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B76CF5">
        <w:rPr>
          <w:sz w:val="28"/>
          <w:szCs w:val="28"/>
        </w:rPr>
        <w:t>.6. Акт о результатах проверки.</w:t>
      </w:r>
    </w:p>
    <w:p w14:paraId="579BA2F5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B76CF5">
        <w:rPr>
          <w:sz w:val="28"/>
          <w:szCs w:val="28"/>
        </w:rPr>
        <w:t xml:space="preserve">.7. Копию сопроводительного письма в случае направления материалов проверки в соответствии с пунктом </w:t>
      </w:r>
      <w:r>
        <w:rPr>
          <w:sz w:val="28"/>
          <w:szCs w:val="28"/>
        </w:rPr>
        <w:t>18</w:t>
      </w:r>
      <w:r w:rsidRPr="00B76CF5">
        <w:rPr>
          <w:sz w:val="28"/>
          <w:szCs w:val="28"/>
        </w:rPr>
        <w:t xml:space="preserve"> настоящего Положения.</w:t>
      </w:r>
    </w:p>
    <w:p w14:paraId="08C78705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B76CF5">
        <w:rPr>
          <w:sz w:val="28"/>
          <w:szCs w:val="28"/>
        </w:rPr>
        <w:t>.8. Иные документы, связанные с проведением проверки.</w:t>
      </w:r>
    </w:p>
    <w:p w14:paraId="69938183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B76CF5">
        <w:rPr>
          <w:sz w:val="28"/>
          <w:szCs w:val="28"/>
        </w:rPr>
        <w:t>. В проверочном деле должны содержаться оригиналы документов или в случаях, предусмотренных пунктом 1</w:t>
      </w:r>
      <w:r>
        <w:rPr>
          <w:sz w:val="28"/>
          <w:szCs w:val="28"/>
        </w:rPr>
        <w:t>9</w:t>
      </w:r>
      <w:r w:rsidRPr="00B76CF5">
        <w:rPr>
          <w:sz w:val="28"/>
          <w:szCs w:val="28"/>
        </w:rPr>
        <w:t xml:space="preserve"> настоящего Положения и настоящим пунктом, их копии.</w:t>
      </w:r>
    </w:p>
    <w:p w14:paraId="5ADC6F5B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 xml:space="preserve">В случае направления подлинников материалов проверки в соответствии с пунктом </w:t>
      </w:r>
      <w:r>
        <w:rPr>
          <w:sz w:val="28"/>
          <w:szCs w:val="28"/>
        </w:rPr>
        <w:t>18</w:t>
      </w:r>
      <w:r w:rsidRPr="00B76CF5">
        <w:rPr>
          <w:sz w:val="28"/>
          <w:szCs w:val="28"/>
        </w:rPr>
        <w:t xml:space="preserve"> настоящего Положения, в проверочное дело включаются копии направленных документов.</w:t>
      </w:r>
    </w:p>
    <w:p w14:paraId="55A8DE0F" w14:textId="0BC2B864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B76CF5">
        <w:rPr>
          <w:sz w:val="28"/>
          <w:szCs w:val="28"/>
        </w:rPr>
        <w:t>. </w:t>
      </w:r>
      <w:r>
        <w:rPr>
          <w:sz w:val="28"/>
          <w:szCs w:val="28"/>
        </w:rPr>
        <w:t>Специалист по правовой и кадровой работе</w:t>
      </w:r>
      <w:r w:rsidRPr="00B76CF5">
        <w:rPr>
          <w:sz w:val="28"/>
          <w:szCs w:val="28"/>
        </w:rPr>
        <w:t xml:space="preserve">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не позднее, чем через 15 календарных дней со дня утверждения акта о результатах проверки осуществляет ознакомление муниципального служащего, подавшего уведомление, с проверочным делом под роспись.</w:t>
      </w:r>
    </w:p>
    <w:p w14:paraId="4A5BC3C9" w14:textId="77777777" w:rsidR="003D0ABF" w:rsidRPr="00B76CF5" w:rsidRDefault="003D0ABF" w:rsidP="003D0A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B76CF5">
        <w:rPr>
          <w:sz w:val="28"/>
          <w:szCs w:val="28"/>
        </w:rPr>
        <w:t>. При проведении проверки, хранении, использовании и  распространении (в том числе передаче) материалов проверки, содержащих персональные данные, обеспечивается соблюдение требований Федерального закона от 27.07.2006 № 152-ФЗ «О персональных данных» и иных нормативных правовых актов по вопросам обработки персональных данных.</w:t>
      </w:r>
    </w:p>
    <w:p w14:paraId="3D72C3CC" w14:textId="58222229" w:rsidR="003D0ABF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B76CF5">
        <w:rPr>
          <w:sz w:val="28"/>
          <w:szCs w:val="28"/>
        </w:rPr>
        <w:t xml:space="preserve">. Проверочное дело хранится </w:t>
      </w:r>
      <w:r>
        <w:rPr>
          <w:sz w:val="28"/>
          <w:szCs w:val="28"/>
        </w:rPr>
        <w:t>специалистом по правовой и кадровой работе</w:t>
      </w:r>
      <w:r w:rsidRPr="00B76CF5">
        <w:rPr>
          <w:sz w:val="28"/>
          <w:szCs w:val="28"/>
        </w:rPr>
        <w:t xml:space="preserve">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до увольнения муниципального служащего, подавшего уведомление, после чего передается в архив.</w:t>
      </w:r>
    </w:p>
    <w:p w14:paraId="76CE316A" w14:textId="06483A5F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Оригиналы </w:t>
      </w:r>
      <w:r w:rsidRPr="00B76CF5">
        <w:rPr>
          <w:sz w:val="28"/>
          <w:szCs w:val="28"/>
        </w:rPr>
        <w:t>документов и предметов, видео- и (или) аудиозаписей,</w:t>
      </w:r>
      <w:r>
        <w:rPr>
          <w:sz w:val="28"/>
          <w:szCs w:val="28"/>
        </w:rPr>
        <w:t xml:space="preserve"> предусмотренных подпунктом 13.2 пункта 13 настоящего Положения, если это не противоречит федеральному и областному законодательству, муниципальным правовым актам и не нарушает права и свободы граждан и организаций, </w:t>
      </w:r>
      <w:r w:rsidRPr="00B76CF5">
        <w:rPr>
          <w:sz w:val="28"/>
          <w:szCs w:val="28"/>
        </w:rPr>
        <w:t>хран</w:t>
      </w:r>
      <w:r>
        <w:rPr>
          <w:sz w:val="28"/>
          <w:szCs w:val="28"/>
        </w:rPr>
        <w:t>я</w:t>
      </w:r>
      <w:r w:rsidRPr="00B76CF5">
        <w:rPr>
          <w:sz w:val="28"/>
          <w:szCs w:val="28"/>
        </w:rPr>
        <w:t xml:space="preserve">тся </w:t>
      </w:r>
      <w:r>
        <w:rPr>
          <w:sz w:val="28"/>
          <w:szCs w:val="28"/>
        </w:rPr>
        <w:t>специалистом по правовой и кадровой работе</w:t>
      </w:r>
      <w:r w:rsidRPr="00B76CF5">
        <w:rPr>
          <w:sz w:val="28"/>
          <w:szCs w:val="28"/>
        </w:rPr>
        <w:t xml:space="preserve"> Администрации </w:t>
      </w:r>
      <w:proofErr w:type="spellStart"/>
      <w:r w:rsidR="00D958A1">
        <w:rPr>
          <w:sz w:val="28"/>
          <w:szCs w:val="28"/>
        </w:rPr>
        <w:t>Боковского</w:t>
      </w:r>
      <w:proofErr w:type="spellEnd"/>
      <w:r w:rsidRPr="00B76CF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6CF5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</w:t>
      </w:r>
      <w:r w:rsidRPr="00B76CF5">
        <w:rPr>
          <w:sz w:val="28"/>
          <w:szCs w:val="28"/>
        </w:rPr>
        <w:t>увольнения муниципального служащего, подавшего уведомление</w:t>
      </w:r>
      <w:r>
        <w:rPr>
          <w:sz w:val="28"/>
          <w:szCs w:val="28"/>
        </w:rPr>
        <w:t xml:space="preserve">, </w:t>
      </w:r>
      <w:r w:rsidRPr="00B76CF5">
        <w:rPr>
          <w:sz w:val="28"/>
          <w:szCs w:val="28"/>
        </w:rPr>
        <w:t>после чего переда</w:t>
      </w:r>
      <w:r>
        <w:rPr>
          <w:sz w:val="28"/>
          <w:szCs w:val="28"/>
        </w:rPr>
        <w:t>ю</w:t>
      </w:r>
      <w:r w:rsidRPr="00B76CF5">
        <w:rPr>
          <w:sz w:val="28"/>
          <w:szCs w:val="28"/>
        </w:rPr>
        <w:t>тся в архив.</w:t>
      </w:r>
    </w:p>
    <w:p w14:paraId="5F4A9436" w14:textId="2091B4BD" w:rsidR="000167A1" w:rsidRDefault="000167A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B0A12E6" w14:textId="77777777" w:rsidR="003D0ABF" w:rsidRPr="00093615" w:rsidRDefault="003D0ABF" w:rsidP="000167A1">
      <w:pPr>
        <w:widowControl w:val="0"/>
        <w:ind w:left="5220"/>
        <w:jc w:val="right"/>
        <w:outlineLvl w:val="0"/>
        <w:rPr>
          <w:sz w:val="24"/>
          <w:szCs w:val="24"/>
        </w:rPr>
      </w:pPr>
      <w:r w:rsidRPr="00093615">
        <w:rPr>
          <w:sz w:val="24"/>
          <w:szCs w:val="24"/>
        </w:rPr>
        <w:lastRenderedPageBreak/>
        <w:t>Приложение № 2</w:t>
      </w:r>
    </w:p>
    <w:p w14:paraId="2C83DFBE" w14:textId="0421249C" w:rsidR="003D0ABF" w:rsidRPr="00D7382A" w:rsidRDefault="003D0ABF" w:rsidP="000167A1">
      <w:pPr>
        <w:widowControl w:val="0"/>
        <w:ind w:left="5220"/>
        <w:jc w:val="right"/>
        <w:rPr>
          <w:sz w:val="24"/>
          <w:szCs w:val="24"/>
        </w:rPr>
      </w:pPr>
      <w:r w:rsidRPr="00D7382A">
        <w:rPr>
          <w:sz w:val="24"/>
          <w:szCs w:val="24"/>
        </w:rPr>
        <w:t>к постановлени</w:t>
      </w:r>
      <w:r>
        <w:rPr>
          <w:sz w:val="24"/>
          <w:szCs w:val="24"/>
        </w:rPr>
        <w:t>ю А</w:t>
      </w:r>
      <w:r w:rsidRPr="00D7382A">
        <w:rPr>
          <w:sz w:val="24"/>
          <w:szCs w:val="24"/>
        </w:rPr>
        <w:t>дминистрации</w:t>
      </w:r>
    </w:p>
    <w:p w14:paraId="5A2B3BDC" w14:textId="78EC3060" w:rsidR="003D0ABF" w:rsidRPr="00D7382A" w:rsidRDefault="00D958A1" w:rsidP="000167A1">
      <w:pPr>
        <w:widowControl w:val="0"/>
        <w:ind w:left="522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Боковского</w:t>
      </w:r>
      <w:proofErr w:type="spellEnd"/>
      <w:r w:rsidR="003D0ABF" w:rsidRPr="00D7382A">
        <w:rPr>
          <w:sz w:val="24"/>
          <w:szCs w:val="24"/>
        </w:rPr>
        <w:t xml:space="preserve"> сельского поселения</w:t>
      </w:r>
    </w:p>
    <w:p w14:paraId="789D02D6" w14:textId="77777777" w:rsidR="00B60315" w:rsidRPr="00D7382A" w:rsidRDefault="00B60315" w:rsidP="00B60315">
      <w:pPr>
        <w:widowControl w:val="0"/>
        <w:ind w:left="5580"/>
        <w:jc w:val="right"/>
        <w:rPr>
          <w:sz w:val="24"/>
          <w:szCs w:val="24"/>
        </w:rPr>
      </w:pPr>
      <w:r w:rsidRPr="00D7382A">
        <w:rPr>
          <w:sz w:val="24"/>
          <w:szCs w:val="24"/>
        </w:rPr>
        <w:t>от</w:t>
      </w:r>
      <w:r>
        <w:rPr>
          <w:sz w:val="24"/>
          <w:szCs w:val="24"/>
        </w:rPr>
        <w:t xml:space="preserve"> 18.03.2022 № 42</w:t>
      </w:r>
    </w:p>
    <w:p w14:paraId="07B09856" w14:textId="77777777" w:rsidR="003D0ABF" w:rsidRPr="00D7382A" w:rsidRDefault="003D0ABF" w:rsidP="003D0ABF">
      <w:pPr>
        <w:widowControl w:val="0"/>
        <w:ind w:left="5220"/>
        <w:rPr>
          <w:sz w:val="24"/>
          <w:szCs w:val="24"/>
        </w:rPr>
      </w:pPr>
    </w:p>
    <w:p w14:paraId="135D6616" w14:textId="77777777" w:rsidR="003D0ABF" w:rsidRPr="00B76CF5" w:rsidRDefault="003D0ABF" w:rsidP="003D0ABF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ФОРМА</w:t>
      </w:r>
    </w:p>
    <w:p w14:paraId="01220E12" w14:textId="77777777" w:rsidR="003D0ABF" w:rsidRPr="00B76CF5" w:rsidRDefault="003D0ABF" w:rsidP="003D0ABF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B76CF5">
        <w:rPr>
          <w:sz w:val="28"/>
          <w:szCs w:val="28"/>
        </w:rPr>
        <w:t xml:space="preserve"> уведомления о факте обращения с целью склонения муниципального служащего к совершению коррупционных правонарушений</w:t>
      </w:r>
    </w:p>
    <w:p w14:paraId="1282853C" w14:textId="77777777" w:rsidR="003D0ABF" w:rsidRPr="00B76CF5" w:rsidRDefault="003D0ABF" w:rsidP="003D0ABF"/>
    <w:tbl>
      <w:tblPr>
        <w:tblStyle w:val="af3"/>
        <w:tblpPr w:leftFromText="180" w:rightFromText="180" w:vertAnchor="text" w:horzAnchor="margin" w:tblpXSpec="right" w:tblpY="85"/>
        <w:tblW w:w="0" w:type="auto"/>
        <w:tblLook w:val="01E0" w:firstRow="1" w:lastRow="1" w:firstColumn="1" w:lastColumn="1" w:noHBand="0" w:noVBand="0"/>
      </w:tblPr>
      <w:tblGrid>
        <w:gridCol w:w="6796"/>
      </w:tblGrid>
      <w:tr w:rsidR="000167A1" w:rsidRPr="00B76CF5" w14:paraId="3749CC21" w14:textId="77777777" w:rsidTr="000167A1">
        <w:trPr>
          <w:trHeight w:val="2149"/>
        </w:trPr>
        <w:tc>
          <w:tcPr>
            <w:tcW w:w="6796" w:type="dxa"/>
            <w:tcBorders>
              <w:top w:val="nil"/>
              <w:left w:val="nil"/>
              <w:bottom w:val="nil"/>
              <w:right w:val="nil"/>
            </w:tcBorders>
          </w:tcPr>
          <w:p w14:paraId="66017AB9" w14:textId="77777777" w:rsidR="000167A1" w:rsidRPr="00B76CF5" w:rsidRDefault="000167A1" w:rsidP="000167A1">
            <w:pPr>
              <w:rPr>
                <w:sz w:val="28"/>
                <w:szCs w:val="28"/>
              </w:rPr>
            </w:pPr>
            <w:r w:rsidRPr="00B76CF5">
              <w:rPr>
                <w:sz w:val="28"/>
                <w:szCs w:val="28"/>
              </w:rPr>
              <w:t xml:space="preserve">Главе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Боковского</w:t>
            </w:r>
            <w:proofErr w:type="spellEnd"/>
            <w:r w:rsidRPr="00B76C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</w:t>
            </w:r>
          </w:p>
          <w:p w14:paraId="61CDEDA9" w14:textId="77777777" w:rsidR="000167A1" w:rsidRPr="00B76CF5" w:rsidRDefault="000167A1" w:rsidP="000167A1">
            <w:pPr>
              <w:jc w:val="center"/>
              <w:rPr>
                <w:sz w:val="28"/>
                <w:szCs w:val="28"/>
              </w:rPr>
            </w:pPr>
            <w:r w:rsidRPr="00B76CF5">
              <w:rPr>
                <w:sz w:val="28"/>
                <w:szCs w:val="28"/>
              </w:rPr>
              <w:t>_____________________________________________</w:t>
            </w:r>
          </w:p>
          <w:p w14:paraId="34236029" w14:textId="77777777" w:rsidR="000167A1" w:rsidRPr="00B76CF5" w:rsidRDefault="000167A1" w:rsidP="000167A1">
            <w:pPr>
              <w:jc w:val="center"/>
              <w:rPr>
                <w:sz w:val="28"/>
                <w:szCs w:val="28"/>
              </w:rPr>
            </w:pPr>
            <w:r w:rsidRPr="00B76CF5">
              <w:t>(Ф.И.О.)</w:t>
            </w:r>
          </w:p>
          <w:p w14:paraId="4C2CD0B9" w14:textId="77777777" w:rsidR="000167A1" w:rsidRPr="00B76CF5" w:rsidRDefault="000167A1" w:rsidP="000167A1">
            <w:pPr>
              <w:jc w:val="center"/>
            </w:pPr>
          </w:p>
          <w:p w14:paraId="6E501C26" w14:textId="77777777" w:rsidR="000167A1" w:rsidRPr="00B76CF5" w:rsidRDefault="000167A1" w:rsidP="000167A1">
            <w:pPr>
              <w:jc w:val="center"/>
              <w:rPr>
                <w:sz w:val="28"/>
                <w:szCs w:val="28"/>
              </w:rPr>
            </w:pPr>
            <w:r w:rsidRPr="00B76CF5">
              <w:rPr>
                <w:sz w:val="28"/>
                <w:szCs w:val="28"/>
              </w:rPr>
              <w:t>_____________________________________________</w:t>
            </w:r>
          </w:p>
          <w:p w14:paraId="1254E0EF" w14:textId="77777777" w:rsidR="000167A1" w:rsidRPr="00B76CF5" w:rsidRDefault="000167A1" w:rsidP="000167A1">
            <w:pPr>
              <w:jc w:val="center"/>
            </w:pPr>
            <w:r w:rsidRPr="00B76CF5">
              <w:t>(Ф.И.О., должность муниципального служащего</w:t>
            </w:r>
          </w:p>
          <w:p w14:paraId="5D45DF81" w14:textId="77777777" w:rsidR="000167A1" w:rsidRPr="00B76CF5" w:rsidRDefault="000167A1" w:rsidP="000167A1">
            <w:pPr>
              <w:jc w:val="center"/>
              <w:rPr>
                <w:sz w:val="28"/>
                <w:szCs w:val="28"/>
              </w:rPr>
            </w:pPr>
          </w:p>
          <w:p w14:paraId="5C9C37EC" w14:textId="77777777" w:rsidR="000167A1" w:rsidRPr="00B76CF5" w:rsidRDefault="000167A1" w:rsidP="000167A1">
            <w:pPr>
              <w:jc w:val="center"/>
              <w:rPr>
                <w:sz w:val="28"/>
                <w:szCs w:val="28"/>
              </w:rPr>
            </w:pPr>
            <w:r w:rsidRPr="00B76CF5">
              <w:rPr>
                <w:sz w:val="28"/>
                <w:szCs w:val="28"/>
              </w:rPr>
              <w:t>_____________________________________________</w:t>
            </w:r>
          </w:p>
          <w:p w14:paraId="701A2D53" w14:textId="77777777" w:rsidR="000167A1" w:rsidRPr="00B76CF5" w:rsidRDefault="000167A1" w:rsidP="000167A1">
            <w:pPr>
              <w:jc w:val="center"/>
            </w:pPr>
          </w:p>
        </w:tc>
      </w:tr>
    </w:tbl>
    <w:p w14:paraId="343E0738" w14:textId="77777777" w:rsidR="003D0ABF" w:rsidRPr="00B76CF5" w:rsidRDefault="003D0ABF" w:rsidP="003D0ABF"/>
    <w:p w14:paraId="461230A4" w14:textId="77777777" w:rsidR="003D0ABF" w:rsidRPr="00B76CF5" w:rsidRDefault="003D0ABF" w:rsidP="003D0ABF">
      <w:pPr>
        <w:rPr>
          <w:sz w:val="28"/>
          <w:szCs w:val="28"/>
        </w:rPr>
      </w:pPr>
    </w:p>
    <w:p w14:paraId="2A7E2247" w14:textId="77777777" w:rsidR="000167A1" w:rsidRDefault="000167A1" w:rsidP="003D0ABF">
      <w:pPr>
        <w:jc w:val="center"/>
        <w:rPr>
          <w:sz w:val="28"/>
          <w:szCs w:val="28"/>
        </w:rPr>
      </w:pPr>
    </w:p>
    <w:p w14:paraId="49B46FA5" w14:textId="77777777" w:rsidR="000167A1" w:rsidRDefault="000167A1" w:rsidP="003D0ABF">
      <w:pPr>
        <w:jc w:val="center"/>
        <w:rPr>
          <w:sz w:val="28"/>
          <w:szCs w:val="28"/>
        </w:rPr>
      </w:pPr>
    </w:p>
    <w:p w14:paraId="6FE867D8" w14:textId="77777777" w:rsidR="000167A1" w:rsidRDefault="000167A1" w:rsidP="003D0ABF">
      <w:pPr>
        <w:jc w:val="center"/>
        <w:rPr>
          <w:sz w:val="28"/>
          <w:szCs w:val="28"/>
        </w:rPr>
      </w:pPr>
    </w:p>
    <w:p w14:paraId="00676541" w14:textId="77777777" w:rsidR="000167A1" w:rsidRDefault="000167A1" w:rsidP="003D0ABF">
      <w:pPr>
        <w:jc w:val="center"/>
        <w:rPr>
          <w:sz w:val="28"/>
          <w:szCs w:val="28"/>
        </w:rPr>
      </w:pPr>
    </w:p>
    <w:p w14:paraId="47C28948" w14:textId="77777777" w:rsidR="000167A1" w:rsidRDefault="000167A1" w:rsidP="003D0ABF">
      <w:pPr>
        <w:jc w:val="center"/>
        <w:rPr>
          <w:sz w:val="28"/>
          <w:szCs w:val="28"/>
        </w:rPr>
      </w:pPr>
    </w:p>
    <w:p w14:paraId="2130CBA2" w14:textId="77777777" w:rsidR="000167A1" w:rsidRDefault="000167A1" w:rsidP="003D0ABF">
      <w:pPr>
        <w:jc w:val="center"/>
        <w:rPr>
          <w:sz w:val="28"/>
          <w:szCs w:val="28"/>
        </w:rPr>
      </w:pPr>
    </w:p>
    <w:p w14:paraId="7F3458C9" w14:textId="77777777" w:rsidR="000167A1" w:rsidRDefault="000167A1" w:rsidP="003D0ABF">
      <w:pPr>
        <w:jc w:val="center"/>
        <w:rPr>
          <w:sz w:val="28"/>
          <w:szCs w:val="28"/>
        </w:rPr>
      </w:pPr>
    </w:p>
    <w:p w14:paraId="0F592137" w14:textId="77777777" w:rsidR="000167A1" w:rsidRDefault="000167A1" w:rsidP="003D0ABF">
      <w:pPr>
        <w:jc w:val="center"/>
        <w:rPr>
          <w:sz w:val="28"/>
          <w:szCs w:val="28"/>
        </w:rPr>
      </w:pPr>
    </w:p>
    <w:p w14:paraId="0514847C" w14:textId="77777777" w:rsidR="000167A1" w:rsidRDefault="000167A1" w:rsidP="003D0ABF">
      <w:pPr>
        <w:jc w:val="center"/>
        <w:rPr>
          <w:sz w:val="28"/>
          <w:szCs w:val="28"/>
        </w:rPr>
      </w:pPr>
    </w:p>
    <w:p w14:paraId="38B4AACF" w14:textId="77777777" w:rsidR="00CA756E" w:rsidRPr="00B76CF5" w:rsidRDefault="00CA756E" w:rsidP="00CA756E">
      <w:pPr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УВЕДОМЛЕНИЕ</w:t>
      </w:r>
    </w:p>
    <w:p w14:paraId="0609A9BC" w14:textId="77777777" w:rsidR="00CA756E" w:rsidRPr="00B76CF5" w:rsidRDefault="00CA756E" w:rsidP="00CA756E">
      <w:pPr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о факте обращения с целью склонения к совершению коррупционного правонарушения</w:t>
      </w:r>
    </w:p>
    <w:p w14:paraId="3BC13F4E" w14:textId="77777777" w:rsidR="00CA756E" w:rsidRPr="00B76CF5" w:rsidRDefault="00CA756E" w:rsidP="00CA756E">
      <w:pPr>
        <w:jc w:val="center"/>
        <w:rPr>
          <w:sz w:val="26"/>
          <w:szCs w:val="26"/>
        </w:rPr>
      </w:pPr>
    </w:p>
    <w:p w14:paraId="7FA65B0A" w14:textId="210A213F" w:rsidR="00CA756E" w:rsidRPr="00B76CF5" w:rsidRDefault="00CA756E" w:rsidP="00CA756E">
      <w:pPr>
        <w:ind w:firstLine="708"/>
        <w:jc w:val="both"/>
        <w:rPr>
          <w:sz w:val="28"/>
          <w:szCs w:val="28"/>
        </w:rPr>
      </w:pPr>
      <w:r w:rsidRPr="00B76CF5">
        <w:rPr>
          <w:sz w:val="28"/>
          <w:szCs w:val="28"/>
        </w:rPr>
        <w:t>В соответствии со статьей 9 Федерального закона от 25.12.2008 № 273-ФЗ «О противодействии коррупции» уведомляю о факте обращения ко мне «____» __ 200__ г. в целях склонения к совершению коррупционного правонарушения, а именно _______________________________________________________________</w:t>
      </w:r>
    </w:p>
    <w:p w14:paraId="2BFF8851" w14:textId="77777777" w:rsidR="00CA756E" w:rsidRPr="00B76CF5" w:rsidRDefault="00CA756E" w:rsidP="00CA756E">
      <w:pPr>
        <w:jc w:val="center"/>
      </w:pPr>
      <w:r w:rsidRPr="00B76CF5">
        <w:t>(перечислить, в чем выражено склонение к коррупционным правонарушениям</w:t>
      </w:r>
    </w:p>
    <w:p w14:paraId="051D64AB" w14:textId="77777777" w:rsidR="00CA756E" w:rsidRPr="00B76CF5" w:rsidRDefault="00CA756E" w:rsidP="00CA756E">
      <w:pPr>
        <w:jc w:val="center"/>
      </w:pPr>
    </w:p>
    <w:p w14:paraId="53ABB469" w14:textId="77777777" w:rsidR="00CA756E" w:rsidRPr="00B76CF5" w:rsidRDefault="00CA756E" w:rsidP="00696426">
      <w:pPr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________________________________________________________________</w:t>
      </w:r>
    </w:p>
    <w:p w14:paraId="7D34F423" w14:textId="77777777" w:rsidR="00CA756E" w:rsidRPr="00B76CF5" w:rsidRDefault="00CA756E" w:rsidP="00696426">
      <w:pPr>
        <w:jc w:val="center"/>
      </w:pPr>
      <w:r w:rsidRPr="00B76CF5">
        <w:t>в соответствии со статьей 1 Федерального закона «О противодействии коррупции»)</w:t>
      </w:r>
    </w:p>
    <w:p w14:paraId="7386D44E" w14:textId="77777777" w:rsidR="00CA756E" w:rsidRPr="00B76CF5" w:rsidRDefault="00CA756E" w:rsidP="00696426">
      <w:pPr>
        <w:jc w:val="center"/>
        <w:rPr>
          <w:sz w:val="28"/>
          <w:szCs w:val="28"/>
        </w:rPr>
      </w:pPr>
    </w:p>
    <w:p w14:paraId="168B9C44" w14:textId="77777777" w:rsidR="00CA756E" w:rsidRPr="00B76CF5" w:rsidRDefault="00CA756E" w:rsidP="00696426">
      <w:pPr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гражданином (должностным лицом)_________________________________</w:t>
      </w:r>
    </w:p>
    <w:p w14:paraId="04F68DC9" w14:textId="15ECB409" w:rsidR="00CA756E" w:rsidRPr="00B76CF5" w:rsidRDefault="00CA756E" w:rsidP="00696426">
      <w:pPr>
        <w:jc w:val="center"/>
      </w:pPr>
      <w:r w:rsidRPr="00B76CF5">
        <w:t>(указывается Ф.И.О., должность (если известно) лица</w:t>
      </w:r>
    </w:p>
    <w:p w14:paraId="01AA0A86" w14:textId="77777777" w:rsidR="00CA756E" w:rsidRPr="00B76CF5" w:rsidRDefault="00CA756E" w:rsidP="00696426">
      <w:pPr>
        <w:jc w:val="center"/>
      </w:pPr>
    </w:p>
    <w:p w14:paraId="73627A7D" w14:textId="77777777" w:rsidR="00CA756E" w:rsidRPr="00B76CF5" w:rsidRDefault="00CA756E" w:rsidP="00696426">
      <w:pPr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________________________________________________________________</w:t>
      </w:r>
    </w:p>
    <w:p w14:paraId="29B786AC" w14:textId="34C388F3" w:rsidR="00CA756E" w:rsidRPr="00B76CF5" w:rsidRDefault="00CA756E" w:rsidP="00696426">
      <w:pPr>
        <w:jc w:val="center"/>
        <w:rPr>
          <w:sz w:val="28"/>
          <w:szCs w:val="28"/>
        </w:rPr>
      </w:pPr>
      <w:r w:rsidRPr="00B76CF5">
        <w:t xml:space="preserve">(лиц), обратившегося (обратившихся) к муниципальному служащему в целях склонения его к </w:t>
      </w:r>
      <w:r w:rsidRPr="00B76CF5">
        <w:rPr>
          <w:sz w:val="28"/>
          <w:szCs w:val="28"/>
        </w:rPr>
        <w:t>________</w:t>
      </w:r>
    </w:p>
    <w:p w14:paraId="00B62AF6" w14:textId="4C699749" w:rsidR="00CA756E" w:rsidRPr="00B76CF5" w:rsidRDefault="00CA756E" w:rsidP="00696426">
      <w:pPr>
        <w:jc w:val="center"/>
      </w:pPr>
      <w:r w:rsidRPr="00B76CF5">
        <w:t>совершению коррупционных правонарушений, наименование юридического лица, от</w:t>
      </w:r>
    </w:p>
    <w:p w14:paraId="679AD4DD" w14:textId="77777777" w:rsidR="00CA756E" w:rsidRPr="00B76CF5" w:rsidRDefault="00CA756E" w:rsidP="00696426">
      <w:pPr>
        <w:jc w:val="center"/>
      </w:pPr>
    </w:p>
    <w:p w14:paraId="39E516A7" w14:textId="77777777" w:rsidR="00CA756E" w:rsidRPr="00B76CF5" w:rsidRDefault="00CA756E" w:rsidP="00696426">
      <w:pPr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________________________________________________________________</w:t>
      </w:r>
    </w:p>
    <w:p w14:paraId="24A2C6FB" w14:textId="77777777" w:rsidR="00CA756E" w:rsidRPr="00B76CF5" w:rsidRDefault="00CA756E" w:rsidP="00696426">
      <w:pPr>
        <w:jc w:val="center"/>
      </w:pPr>
      <w:r w:rsidRPr="00B76CF5">
        <w:t>имени или в интересах которого лицо (лица) обратились к муниципальному</w:t>
      </w:r>
    </w:p>
    <w:p w14:paraId="13B85B82" w14:textId="77777777" w:rsidR="00CA756E" w:rsidRPr="00B76CF5" w:rsidRDefault="00CA756E" w:rsidP="00696426">
      <w:pPr>
        <w:jc w:val="center"/>
      </w:pPr>
    </w:p>
    <w:p w14:paraId="229B5947" w14:textId="77777777" w:rsidR="00CA756E" w:rsidRPr="00B76CF5" w:rsidRDefault="00CA756E" w:rsidP="00696426">
      <w:pPr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________________________________________________________________</w:t>
      </w:r>
    </w:p>
    <w:p w14:paraId="3CBCC479" w14:textId="77777777" w:rsidR="00CA756E" w:rsidRPr="00B76CF5" w:rsidRDefault="00CA756E" w:rsidP="00696426">
      <w:pPr>
        <w:jc w:val="center"/>
      </w:pPr>
      <w:r w:rsidRPr="00B76CF5">
        <w:t>служащему в целях склонения его к коррупционным правонарушениям)</w:t>
      </w:r>
    </w:p>
    <w:p w14:paraId="30CA1AF8" w14:textId="77777777" w:rsidR="00CA756E" w:rsidRPr="00B76CF5" w:rsidRDefault="00CA756E" w:rsidP="00696426">
      <w:pPr>
        <w:jc w:val="center"/>
      </w:pPr>
    </w:p>
    <w:p w14:paraId="54795ABC" w14:textId="77777777" w:rsidR="00CA756E" w:rsidRPr="00B76CF5" w:rsidRDefault="00CA756E" w:rsidP="00696426">
      <w:pPr>
        <w:ind w:firstLine="708"/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Указанные действия произошли при следующих обстоятельствах:</w:t>
      </w:r>
    </w:p>
    <w:p w14:paraId="4E9AB271" w14:textId="77777777" w:rsidR="00CA756E" w:rsidRPr="00B76CF5" w:rsidRDefault="00CA756E" w:rsidP="00696426">
      <w:pPr>
        <w:ind w:left="284" w:hanging="284"/>
        <w:rPr>
          <w:sz w:val="28"/>
          <w:szCs w:val="28"/>
        </w:rPr>
      </w:pPr>
      <w:r w:rsidRPr="00B76CF5">
        <w:rPr>
          <w:sz w:val="28"/>
          <w:szCs w:val="28"/>
        </w:rPr>
        <w:t>________________________________________________________________</w:t>
      </w:r>
    </w:p>
    <w:p w14:paraId="1FBC7238" w14:textId="77777777" w:rsidR="00CA756E" w:rsidRPr="00B76CF5" w:rsidRDefault="00CA756E" w:rsidP="00CA756E">
      <w:pPr>
        <w:jc w:val="center"/>
      </w:pPr>
      <w:r w:rsidRPr="00B76CF5">
        <w:t>(</w:t>
      </w:r>
      <w:r>
        <w:t>место,</w:t>
      </w:r>
      <w:r w:rsidRPr="00B76CF5">
        <w:t xml:space="preserve"> дат</w:t>
      </w:r>
      <w:r>
        <w:t>а</w:t>
      </w:r>
      <w:r w:rsidRPr="00B76CF5">
        <w:t xml:space="preserve"> и время обращения, способ склонения к совершению коррупционных правонарушений,</w:t>
      </w:r>
    </w:p>
    <w:p w14:paraId="1B7687AB" w14:textId="77777777" w:rsidR="00CA756E" w:rsidRPr="00B76CF5" w:rsidRDefault="00CA756E" w:rsidP="00CA756E">
      <w:pPr>
        <w:jc w:val="center"/>
      </w:pPr>
    </w:p>
    <w:p w14:paraId="2D3F5CE0" w14:textId="77777777" w:rsidR="00CA756E" w:rsidRPr="00B76CF5" w:rsidRDefault="00CA756E" w:rsidP="00CA756E">
      <w:pPr>
        <w:jc w:val="center"/>
      </w:pPr>
      <w:r w:rsidRPr="00B76CF5">
        <w:rPr>
          <w:sz w:val="28"/>
          <w:szCs w:val="28"/>
        </w:rPr>
        <w:t>________________________________________________________________</w:t>
      </w:r>
    </w:p>
    <w:p w14:paraId="72DAC83A" w14:textId="77777777" w:rsidR="00CA756E" w:rsidRPr="00B76CF5" w:rsidRDefault="00CA756E" w:rsidP="00CA756E">
      <w:pPr>
        <w:jc w:val="center"/>
      </w:pPr>
      <w:r w:rsidRPr="00B76CF5">
        <w:lastRenderedPageBreak/>
        <w:t>обстоятельства, которыми сопровождалось склонение к совершению коррупционных правонарушений,</w:t>
      </w:r>
    </w:p>
    <w:p w14:paraId="4E404484" w14:textId="77777777" w:rsidR="00CA756E" w:rsidRPr="00B76CF5" w:rsidRDefault="00CA756E" w:rsidP="00CA756E"/>
    <w:p w14:paraId="12916814" w14:textId="77777777" w:rsidR="00CA756E" w:rsidRPr="00B76CF5" w:rsidRDefault="00CA756E" w:rsidP="00CA756E">
      <w:pPr>
        <w:rPr>
          <w:sz w:val="28"/>
          <w:szCs w:val="28"/>
        </w:rPr>
      </w:pPr>
      <w:r w:rsidRPr="00B76CF5">
        <w:rPr>
          <w:sz w:val="28"/>
          <w:szCs w:val="28"/>
        </w:rPr>
        <w:t>________________________________________________________________</w:t>
      </w:r>
    </w:p>
    <w:p w14:paraId="6F527EDC" w14:textId="77777777" w:rsidR="00CA756E" w:rsidRPr="00B76CF5" w:rsidRDefault="00CA756E" w:rsidP="00CA756E">
      <w:pPr>
        <w:jc w:val="center"/>
      </w:pPr>
      <w:r w:rsidRPr="00B76CF5">
        <w:t xml:space="preserve"> указать иные сведения, которыми располагает</w:t>
      </w:r>
    </w:p>
    <w:p w14:paraId="4AD9B595" w14:textId="77777777" w:rsidR="00CA756E" w:rsidRPr="00B76CF5" w:rsidRDefault="00CA756E" w:rsidP="00CA756E">
      <w:pPr>
        <w:jc w:val="center"/>
      </w:pPr>
    </w:p>
    <w:p w14:paraId="1D17F21E" w14:textId="77777777" w:rsidR="00CA756E" w:rsidRPr="00B76CF5" w:rsidRDefault="00CA756E" w:rsidP="00CA756E">
      <w:pPr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________________________________________________________________</w:t>
      </w:r>
    </w:p>
    <w:p w14:paraId="3AB02C56" w14:textId="77777777" w:rsidR="00CA756E" w:rsidRDefault="00CA756E" w:rsidP="00CA756E">
      <w:pPr>
        <w:jc w:val="center"/>
      </w:pPr>
      <w:r w:rsidRPr="00B76CF5">
        <w:t>муниципальный служащий относительно факта обращения)</w:t>
      </w:r>
    </w:p>
    <w:p w14:paraId="13A1A501" w14:textId="77777777" w:rsidR="00CA756E" w:rsidRDefault="00CA756E" w:rsidP="00CA756E">
      <w:pPr>
        <w:jc w:val="center"/>
      </w:pPr>
    </w:p>
    <w:p w14:paraId="3B43CEF6" w14:textId="77777777" w:rsidR="00CA756E" w:rsidRPr="00B76CF5" w:rsidRDefault="00CA756E" w:rsidP="00CA756E">
      <w:pPr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________________________________________________________________</w:t>
      </w:r>
    </w:p>
    <w:p w14:paraId="336784AA" w14:textId="77777777" w:rsidR="00CA756E" w:rsidRDefault="00CA756E" w:rsidP="00CA756E">
      <w:pPr>
        <w:jc w:val="center"/>
      </w:pPr>
    </w:p>
    <w:p w14:paraId="25594AAC" w14:textId="77777777" w:rsidR="00CA756E" w:rsidRPr="00B76CF5" w:rsidRDefault="00CA756E" w:rsidP="00CA756E">
      <w:pPr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________________________________________________________________</w:t>
      </w:r>
    </w:p>
    <w:p w14:paraId="6D9264F3" w14:textId="77777777" w:rsidR="00CA756E" w:rsidRPr="00B76CF5" w:rsidRDefault="00CA756E" w:rsidP="00CA756E">
      <w:pPr>
        <w:jc w:val="center"/>
      </w:pPr>
    </w:p>
    <w:p w14:paraId="2437AE86" w14:textId="77777777" w:rsidR="00CA756E" w:rsidRPr="00B76CF5" w:rsidRDefault="00CA756E" w:rsidP="00CA756E">
      <w:pPr>
        <w:ind w:firstLine="708"/>
      </w:pPr>
    </w:p>
    <w:p w14:paraId="072F020E" w14:textId="77777777" w:rsidR="00CA756E" w:rsidRPr="00B76CF5" w:rsidRDefault="00CA756E" w:rsidP="00CA756E">
      <w:pPr>
        <w:ind w:firstLine="720"/>
        <w:rPr>
          <w:sz w:val="28"/>
          <w:szCs w:val="28"/>
        </w:rPr>
      </w:pPr>
      <w:r w:rsidRPr="00B76CF5">
        <w:rPr>
          <w:sz w:val="28"/>
          <w:szCs w:val="28"/>
        </w:rPr>
        <w:t>В связи с поступившим обращением мной ______________________</w:t>
      </w:r>
    </w:p>
    <w:p w14:paraId="316E8F7B" w14:textId="77777777" w:rsidR="00CA756E" w:rsidRPr="00B76CF5" w:rsidRDefault="00CA756E" w:rsidP="00CA756E">
      <w:pPr>
        <w:rPr>
          <w:sz w:val="28"/>
          <w:szCs w:val="28"/>
        </w:rPr>
      </w:pPr>
      <w:r w:rsidRPr="00B76CF5">
        <w:rPr>
          <w:sz w:val="28"/>
          <w:szCs w:val="28"/>
        </w:rPr>
        <w:t xml:space="preserve">                                                                                     </w:t>
      </w:r>
      <w:r w:rsidRPr="00B76CF5">
        <w:t>(описать характер действий</w:t>
      </w:r>
    </w:p>
    <w:p w14:paraId="79832497" w14:textId="77777777" w:rsidR="00CA756E" w:rsidRPr="00B76CF5" w:rsidRDefault="00CA756E" w:rsidP="00CA756E">
      <w:pPr>
        <w:rPr>
          <w:sz w:val="28"/>
          <w:szCs w:val="28"/>
        </w:rPr>
      </w:pPr>
      <w:r w:rsidRPr="00B76CF5">
        <w:rPr>
          <w:sz w:val="28"/>
          <w:szCs w:val="28"/>
        </w:rPr>
        <w:t>________________________________________________________________</w:t>
      </w:r>
    </w:p>
    <w:p w14:paraId="371FBCED" w14:textId="77777777" w:rsidR="00CA756E" w:rsidRPr="00B76CF5" w:rsidRDefault="00CA756E" w:rsidP="00CA756E">
      <w:pPr>
        <w:jc w:val="center"/>
      </w:pPr>
      <w:r w:rsidRPr="00B76CF5">
        <w:t>муниципального служащего в сложившейся ситуации)</w:t>
      </w:r>
    </w:p>
    <w:p w14:paraId="579FA48A" w14:textId="77777777" w:rsidR="00CA756E" w:rsidRPr="00B76CF5" w:rsidRDefault="00CA756E" w:rsidP="00CA756E">
      <w:pPr>
        <w:ind w:left="708" w:firstLine="708"/>
      </w:pPr>
    </w:p>
    <w:p w14:paraId="2278372C" w14:textId="77777777" w:rsidR="00CA756E" w:rsidRPr="00B76CF5" w:rsidRDefault="00CA756E" w:rsidP="00CA756E">
      <w:pPr>
        <w:jc w:val="both"/>
        <w:rPr>
          <w:sz w:val="28"/>
          <w:szCs w:val="28"/>
        </w:rPr>
      </w:pPr>
      <w:r w:rsidRPr="00B76CF5">
        <w:rPr>
          <w:sz w:val="28"/>
          <w:szCs w:val="28"/>
        </w:rPr>
        <w:t>________________________________________________________________</w:t>
      </w:r>
    </w:p>
    <w:p w14:paraId="78E9622E" w14:textId="77777777" w:rsidR="00CA756E" w:rsidRPr="00B76CF5" w:rsidRDefault="00CA756E" w:rsidP="00CA756E">
      <w:pPr>
        <w:jc w:val="both"/>
      </w:pPr>
    </w:p>
    <w:p w14:paraId="2C687EB1" w14:textId="77777777" w:rsidR="00CA756E" w:rsidRPr="00B76CF5" w:rsidRDefault="00CA756E" w:rsidP="00CA756E">
      <w:pPr>
        <w:jc w:val="both"/>
      </w:pPr>
    </w:p>
    <w:p w14:paraId="3FD10911" w14:textId="77777777" w:rsidR="00CA756E" w:rsidRPr="00B76CF5" w:rsidRDefault="00CA756E" w:rsidP="00CA756E">
      <w:pPr>
        <w:jc w:val="both"/>
      </w:pPr>
    </w:p>
    <w:p w14:paraId="5155B6ED" w14:textId="77777777" w:rsidR="00CA756E" w:rsidRPr="00B76CF5" w:rsidRDefault="00CA756E" w:rsidP="00CA756E">
      <w:pPr>
        <w:jc w:val="both"/>
      </w:pPr>
    </w:p>
    <w:p w14:paraId="6057958F" w14:textId="77777777" w:rsidR="00CA756E" w:rsidRPr="00B76CF5" w:rsidRDefault="00CA756E" w:rsidP="00CA756E">
      <w:pPr>
        <w:jc w:val="both"/>
        <w:rPr>
          <w:sz w:val="28"/>
          <w:szCs w:val="28"/>
          <w:vertAlign w:val="subscript"/>
        </w:rPr>
      </w:pPr>
      <w:r w:rsidRPr="00B76CF5">
        <w:rPr>
          <w:sz w:val="26"/>
          <w:szCs w:val="26"/>
        </w:rPr>
        <w:t>_______________   _____________________________         ___________________</w:t>
      </w:r>
    </w:p>
    <w:p w14:paraId="1B118BA2" w14:textId="77777777" w:rsidR="00CA756E" w:rsidRPr="00B76CF5" w:rsidRDefault="00CA756E" w:rsidP="00CA756E">
      <w:r w:rsidRPr="00B76CF5">
        <w:t xml:space="preserve">             (подпись)              (Ф.И.О. муниципального служащего)                          (дата уведомления - число,  </w:t>
      </w:r>
    </w:p>
    <w:p w14:paraId="0B2682EC" w14:textId="77777777" w:rsidR="00CA756E" w:rsidRPr="00B76CF5" w:rsidRDefault="00CA756E" w:rsidP="00CA756E">
      <w:r w:rsidRPr="00B76CF5">
        <w:t xml:space="preserve">                                                                                                                                                        месяц, год)</w:t>
      </w:r>
    </w:p>
    <w:p w14:paraId="49212CE9" w14:textId="77777777" w:rsidR="003D0ABF" w:rsidRPr="00B76CF5" w:rsidRDefault="003D0ABF" w:rsidP="003D0ABF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18C4B612" w14:textId="6E373EAF" w:rsidR="00F31074" w:rsidRDefault="00F31074"/>
    <w:p w14:paraId="56A98DCD" w14:textId="41B1CB50" w:rsidR="00F31074" w:rsidRDefault="00F31074">
      <w:r>
        <w:br w:type="page"/>
      </w:r>
    </w:p>
    <w:p w14:paraId="5CD18DBC" w14:textId="77777777" w:rsidR="003D0ABF" w:rsidRPr="00B76CF5" w:rsidRDefault="003D0ABF" w:rsidP="003D0ABF">
      <w:pPr>
        <w:sectPr w:rsidR="003D0ABF" w:rsidRPr="00B76CF5" w:rsidSect="00E9338E">
          <w:headerReference w:type="even" r:id="rId8"/>
          <w:footerReference w:type="even" r:id="rId9"/>
          <w:footerReference w:type="default" r:id="rId10"/>
          <w:pgSz w:w="11907" w:h="16840" w:code="9"/>
          <w:pgMar w:top="426" w:right="850" w:bottom="1418" w:left="1134" w:header="720" w:footer="720" w:gutter="0"/>
          <w:cols w:space="720"/>
        </w:sectPr>
      </w:pPr>
    </w:p>
    <w:p w14:paraId="4D8998B2" w14:textId="77777777" w:rsidR="003D0ABF" w:rsidRPr="00203D1A" w:rsidRDefault="003D0ABF" w:rsidP="00CA756E">
      <w:pPr>
        <w:widowControl w:val="0"/>
        <w:ind w:left="9498" w:hanging="1985"/>
        <w:jc w:val="right"/>
        <w:outlineLvl w:val="0"/>
        <w:rPr>
          <w:sz w:val="24"/>
          <w:szCs w:val="24"/>
        </w:rPr>
      </w:pPr>
      <w:r w:rsidRPr="00203D1A">
        <w:rPr>
          <w:sz w:val="24"/>
          <w:szCs w:val="24"/>
        </w:rPr>
        <w:lastRenderedPageBreak/>
        <w:t>Приложение № 3</w:t>
      </w:r>
    </w:p>
    <w:p w14:paraId="32B3BB6F" w14:textId="315860C6" w:rsidR="003D0ABF" w:rsidRPr="00D7382A" w:rsidRDefault="003D0ABF" w:rsidP="00CA756E">
      <w:pPr>
        <w:widowControl w:val="0"/>
        <w:ind w:left="7513" w:firstLine="286"/>
        <w:jc w:val="right"/>
        <w:rPr>
          <w:sz w:val="24"/>
          <w:szCs w:val="24"/>
        </w:rPr>
      </w:pPr>
      <w:r w:rsidRPr="00D7382A">
        <w:rPr>
          <w:sz w:val="24"/>
          <w:szCs w:val="24"/>
        </w:rPr>
        <w:t>к постановлени</w:t>
      </w:r>
      <w:r>
        <w:rPr>
          <w:sz w:val="24"/>
          <w:szCs w:val="24"/>
        </w:rPr>
        <w:t xml:space="preserve">ю </w:t>
      </w:r>
      <w:r w:rsidRPr="00D7382A">
        <w:rPr>
          <w:sz w:val="24"/>
          <w:szCs w:val="24"/>
        </w:rPr>
        <w:t>Администрации</w:t>
      </w:r>
    </w:p>
    <w:p w14:paraId="33CBED39" w14:textId="77777777" w:rsidR="00696426" w:rsidRDefault="00D958A1" w:rsidP="00696426">
      <w:pPr>
        <w:widowControl w:val="0"/>
        <w:ind w:left="8508" w:firstLine="286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Боковского</w:t>
      </w:r>
      <w:proofErr w:type="spellEnd"/>
      <w:r w:rsidR="003D0ABF" w:rsidRPr="00D7382A">
        <w:rPr>
          <w:sz w:val="24"/>
          <w:szCs w:val="24"/>
        </w:rPr>
        <w:t xml:space="preserve"> сельского поселения</w:t>
      </w:r>
    </w:p>
    <w:p w14:paraId="3A82CB32" w14:textId="77777777" w:rsidR="00B60315" w:rsidRPr="00D7382A" w:rsidRDefault="00B60315" w:rsidP="00B60315">
      <w:pPr>
        <w:widowControl w:val="0"/>
        <w:ind w:left="5580"/>
        <w:jc w:val="right"/>
        <w:rPr>
          <w:sz w:val="24"/>
          <w:szCs w:val="24"/>
        </w:rPr>
      </w:pPr>
      <w:r w:rsidRPr="00D7382A">
        <w:rPr>
          <w:sz w:val="24"/>
          <w:szCs w:val="24"/>
        </w:rPr>
        <w:t>от</w:t>
      </w:r>
      <w:r>
        <w:rPr>
          <w:sz w:val="24"/>
          <w:szCs w:val="24"/>
        </w:rPr>
        <w:t xml:space="preserve"> 18.03.2022 № 42</w:t>
      </w:r>
    </w:p>
    <w:p w14:paraId="6F963EE2" w14:textId="77777777" w:rsidR="003D0ABF" w:rsidRPr="00B76CF5" w:rsidRDefault="003D0ABF" w:rsidP="003D0ABF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bookmarkStart w:id="3" w:name="_GoBack"/>
      <w:bookmarkEnd w:id="3"/>
    </w:p>
    <w:p w14:paraId="71F75743" w14:textId="77777777" w:rsidR="003D0ABF" w:rsidRPr="00B76CF5" w:rsidRDefault="003D0ABF" w:rsidP="003D0ABF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ФОРМА</w:t>
      </w:r>
    </w:p>
    <w:p w14:paraId="38DBAC96" w14:textId="77777777" w:rsidR="003D0ABF" w:rsidRPr="00B76CF5" w:rsidRDefault="003D0ABF" w:rsidP="003D0ABF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B76CF5">
        <w:rPr>
          <w:sz w:val="28"/>
          <w:szCs w:val="28"/>
        </w:rPr>
        <w:t>журнала учета уведомлений о фактах обращения с целью склонения муниципальных служащих к совершению коррупционных правонарушений</w:t>
      </w:r>
    </w:p>
    <w:p w14:paraId="5E78CB16" w14:textId="77777777" w:rsidR="003D0ABF" w:rsidRPr="00B76CF5" w:rsidRDefault="003D0ABF" w:rsidP="003D0ABF"/>
    <w:p w14:paraId="5B13E79A" w14:textId="77777777" w:rsidR="003D0ABF" w:rsidRPr="00B76CF5" w:rsidRDefault="003D0ABF" w:rsidP="003D0ABF"/>
    <w:p w14:paraId="25A8EC45" w14:textId="77777777" w:rsidR="003D0ABF" w:rsidRPr="00B76CF5" w:rsidRDefault="003D0ABF" w:rsidP="003D0ABF"/>
    <w:tbl>
      <w:tblPr>
        <w:tblStyle w:val="af3"/>
        <w:tblW w:w="15163" w:type="dxa"/>
        <w:tblLook w:val="01E0" w:firstRow="1" w:lastRow="1" w:firstColumn="1" w:lastColumn="1" w:noHBand="0" w:noVBand="0"/>
      </w:tblPr>
      <w:tblGrid>
        <w:gridCol w:w="579"/>
        <w:gridCol w:w="1383"/>
        <w:gridCol w:w="2780"/>
        <w:gridCol w:w="2691"/>
        <w:gridCol w:w="2266"/>
        <w:gridCol w:w="2630"/>
        <w:gridCol w:w="2834"/>
      </w:tblGrid>
      <w:tr w:rsidR="0033304D" w:rsidRPr="00B76CF5" w14:paraId="6C8709CB" w14:textId="77777777" w:rsidTr="00E9338E">
        <w:tc>
          <w:tcPr>
            <w:tcW w:w="579" w:type="dxa"/>
          </w:tcPr>
          <w:p w14:paraId="5C7CC711" w14:textId="77777777" w:rsidR="003D0ABF" w:rsidRPr="00B76CF5" w:rsidRDefault="003D0ABF" w:rsidP="00FA3299">
            <w:pPr>
              <w:jc w:val="center"/>
            </w:pPr>
            <w:r w:rsidRPr="00B76CF5">
              <w:t>Рег. №</w:t>
            </w:r>
          </w:p>
          <w:p w14:paraId="39EDB343" w14:textId="77777777" w:rsidR="003D0ABF" w:rsidRPr="00B76CF5" w:rsidRDefault="003D0ABF" w:rsidP="00FA3299">
            <w:pPr>
              <w:jc w:val="center"/>
            </w:pPr>
          </w:p>
        </w:tc>
        <w:tc>
          <w:tcPr>
            <w:tcW w:w="1383" w:type="dxa"/>
          </w:tcPr>
          <w:p w14:paraId="6F02F43E" w14:textId="77777777" w:rsidR="003D0ABF" w:rsidRPr="00B76CF5" w:rsidRDefault="003D0ABF" w:rsidP="00FA3299">
            <w:pPr>
              <w:jc w:val="center"/>
            </w:pPr>
            <w:r w:rsidRPr="00B76CF5">
              <w:t>Дата регистрации уведомления</w:t>
            </w:r>
          </w:p>
        </w:tc>
        <w:tc>
          <w:tcPr>
            <w:tcW w:w="2780" w:type="dxa"/>
          </w:tcPr>
          <w:p w14:paraId="5F60E5BC" w14:textId="77777777" w:rsidR="003D0ABF" w:rsidRPr="00B76CF5" w:rsidRDefault="003D0ABF" w:rsidP="00FA3299">
            <w:pPr>
              <w:jc w:val="center"/>
            </w:pPr>
            <w:r w:rsidRPr="00B76CF5">
              <w:t>Дата написания уведомления</w:t>
            </w:r>
          </w:p>
        </w:tc>
        <w:tc>
          <w:tcPr>
            <w:tcW w:w="2691" w:type="dxa"/>
          </w:tcPr>
          <w:p w14:paraId="235A36D7" w14:textId="77777777" w:rsidR="003D0ABF" w:rsidRPr="00B76CF5" w:rsidRDefault="003D0ABF" w:rsidP="00FA3299">
            <w:pPr>
              <w:jc w:val="center"/>
            </w:pPr>
            <w:r w:rsidRPr="00B76CF5">
              <w:t>Ф.И.О. муниципального служащего, подавшего уведомление</w:t>
            </w:r>
          </w:p>
        </w:tc>
        <w:tc>
          <w:tcPr>
            <w:tcW w:w="2266" w:type="dxa"/>
          </w:tcPr>
          <w:p w14:paraId="56F68BE7" w14:textId="77777777" w:rsidR="003D0ABF" w:rsidRPr="00B76CF5" w:rsidRDefault="003D0ABF" w:rsidP="00FA3299">
            <w:pPr>
              <w:jc w:val="center"/>
            </w:pPr>
            <w:r w:rsidRPr="00B76CF5">
              <w:t>Занимаемая должность</w:t>
            </w:r>
          </w:p>
        </w:tc>
        <w:tc>
          <w:tcPr>
            <w:tcW w:w="2630" w:type="dxa"/>
          </w:tcPr>
          <w:p w14:paraId="4B6206CB" w14:textId="77777777" w:rsidR="003D0ABF" w:rsidRPr="00B76CF5" w:rsidRDefault="003D0ABF" w:rsidP="00FA3299">
            <w:pPr>
              <w:jc w:val="center"/>
            </w:pPr>
            <w:r w:rsidRPr="00B76CF5">
              <w:t>Подпись лица, зарегистрировавшего уведомление</w:t>
            </w:r>
          </w:p>
        </w:tc>
        <w:tc>
          <w:tcPr>
            <w:tcW w:w="2834" w:type="dxa"/>
          </w:tcPr>
          <w:p w14:paraId="0AAB667A" w14:textId="77777777" w:rsidR="003D0ABF" w:rsidRPr="00B76CF5" w:rsidRDefault="003D0ABF" w:rsidP="000F16B7">
            <w:pPr>
              <w:ind w:left="582" w:right="605" w:hanging="141"/>
              <w:jc w:val="center"/>
            </w:pPr>
            <w:r w:rsidRPr="00B76CF5">
              <w:t>Подпись муниципального служащего, подавшего уведомление</w:t>
            </w:r>
          </w:p>
        </w:tc>
      </w:tr>
      <w:tr w:rsidR="0033304D" w:rsidRPr="00B76CF5" w14:paraId="31546DE7" w14:textId="77777777" w:rsidTr="00E9338E">
        <w:tc>
          <w:tcPr>
            <w:tcW w:w="579" w:type="dxa"/>
          </w:tcPr>
          <w:p w14:paraId="138FA8C9" w14:textId="77777777" w:rsidR="003D0ABF" w:rsidRPr="00B76CF5" w:rsidRDefault="003D0ABF" w:rsidP="00FA3299"/>
        </w:tc>
        <w:tc>
          <w:tcPr>
            <w:tcW w:w="1383" w:type="dxa"/>
          </w:tcPr>
          <w:p w14:paraId="094ADA33" w14:textId="77777777" w:rsidR="003D0ABF" w:rsidRPr="00B76CF5" w:rsidRDefault="003D0ABF" w:rsidP="00FA3299"/>
        </w:tc>
        <w:tc>
          <w:tcPr>
            <w:tcW w:w="2780" w:type="dxa"/>
          </w:tcPr>
          <w:p w14:paraId="17A18C54" w14:textId="77777777" w:rsidR="003D0ABF" w:rsidRPr="00B76CF5" w:rsidRDefault="003D0ABF" w:rsidP="00FA3299"/>
        </w:tc>
        <w:tc>
          <w:tcPr>
            <w:tcW w:w="2691" w:type="dxa"/>
          </w:tcPr>
          <w:p w14:paraId="2B913607" w14:textId="77777777" w:rsidR="003D0ABF" w:rsidRPr="00B76CF5" w:rsidRDefault="003D0ABF" w:rsidP="00FA3299"/>
        </w:tc>
        <w:tc>
          <w:tcPr>
            <w:tcW w:w="2266" w:type="dxa"/>
          </w:tcPr>
          <w:p w14:paraId="7CD27744" w14:textId="77777777" w:rsidR="003D0ABF" w:rsidRPr="00B76CF5" w:rsidRDefault="003D0ABF" w:rsidP="00FA3299"/>
        </w:tc>
        <w:tc>
          <w:tcPr>
            <w:tcW w:w="2630" w:type="dxa"/>
          </w:tcPr>
          <w:p w14:paraId="31366BE8" w14:textId="77777777" w:rsidR="003D0ABF" w:rsidRPr="00B76CF5" w:rsidRDefault="003D0ABF" w:rsidP="00FA3299"/>
        </w:tc>
        <w:tc>
          <w:tcPr>
            <w:tcW w:w="2834" w:type="dxa"/>
          </w:tcPr>
          <w:p w14:paraId="0FD67508" w14:textId="77777777" w:rsidR="003D0ABF" w:rsidRPr="00B76CF5" w:rsidRDefault="003D0ABF" w:rsidP="00FA3299"/>
        </w:tc>
      </w:tr>
      <w:tr w:rsidR="0033304D" w:rsidRPr="00B76CF5" w14:paraId="41FE9178" w14:textId="77777777" w:rsidTr="00E9338E">
        <w:trPr>
          <w:trHeight w:val="283"/>
        </w:trPr>
        <w:tc>
          <w:tcPr>
            <w:tcW w:w="579" w:type="dxa"/>
          </w:tcPr>
          <w:p w14:paraId="0F090106" w14:textId="77777777" w:rsidR="003D0ABF" w:rsidRPr="00B76CF5" w:rsidRDefault="003D0ABF" w:rsidP="00FA3299"/>
        </w:tc>
        <w:tc>
          <w:tcPr>
            <w:tcW w:w="1383" w:type="dxa"/>
          </w:tcPr>
          <w:p w14:paraId="67790F4E" w14:textId="77777777" w:rsidR="003D0ABF" w:rsidRPr="00B76CF5" w:rsidRDefault="003D0ABF" w:rsidP="00FA3299"/>
        </w:tc>
        <w:tc>
          <w:tcPr>
            <w:tcW w:w="2780" w:type="dxa"/>
          </w:tcPr>
          <w:p w14:paraId="2A4D1228" w14:textId="77777777" w:rsidR="003D0ABF" w:rsidRPr="00B76CF5" w:rsidRDefault="003D0ABF" w:rsidP="00FA3299"/>
        </w:tc>
        <w:tc>
          <w:tcPr>
            <w:tcW w:w="2691" w:type="dxa"/>
          </w:tcPr>
          <w:p w14:paraId="69BE54CE" w14:textId="77777777" w:rsidR="003D0ABF" w:rsidRPr="00B76CF5" w:rsidRDefault="003D0ABF" w:rsidP="00FA3299"/>
        </w:tc>
        <w:tc>
          <w:tcPr>
            <w:tcW w:w="2266" w:type="dxa"/>
          </w:tcPr>
          <w:p w14:paraId="45C85F97" w14:textId="77777777" w:rsidR="003D0ABF" w:rsidRPr="00B76CF5" w:rsidRDefault="003D0ABF" w:rsidP="00FA3299"/>
        </w:tc>
        <w:tc>
          <w:tcPr>
            <w:tcW w:w="2630" w:type="dxa"/>
          </w:tcPr>
          <w:p w14:paraId="33080E41" w14:textId="77777777" w:rsidR="003D0ABF" w:rsidRPr="00B76CF5" w:rsidRDefault="003D0ABF" w:rsidP="00FA3299"/>
        </w:tc>
        <w:tc>
          <w:tcPr>
            <w:tcW w:w="2834" w:type="dxa"/>
          </w:tcPr>
          <w:p w14:paraId="5717AAC1" w14:textId="77777777" w:rsidR="003D0ABF" w:rsidRPr="00B76CF5" w:rsidRDefault="003D0ABF" w:rsidP="00FA3299"/>
        </w:tc>
      </w:tr>
      <w:tr w:rsidR="0033304D" w:rsidRPr="00B76CF5" w14:paraId="1E5EFC93" w14:textId="77777777" w:rsidTr="00E9338E">
        <w:tc>
          <w:tcPr>
            <w:tcW w:w="579" w:type="dxa"/>
          </w:tcPr>
          <w:p w14:paraId="5E1F7CE3" w14:textId="77777777" w:rsidR="003D0ABF" w:rsidRPr="00B76CF5" w:rsidRDefault="003D0ABF" w:rsidP="00FA3299"/>
        </w:tc>
        <w:tc>
          <w:tcPr>
            <w:tcW w:w="1383" w:type="dxa"/>
          </w:tcPr>
          <w:p w14:paraId="7906F790" w14:textId="77777777" w:rsidR="003D0ABF" w:rsidRPr="00B76CF5" w:rsidRDefault="003D0ABF" w:rsidP="00FA3299"/>
        </w:tc>
        <w:tc>
          <w:tcPr>
            <w:tcW w:w="2780" w:type="dxa"/>
          </w:tcPr>
          <w:p w14:paraId="1B544D1F" w14:textId="77777777" w:rsidR="003D0ABF" w:rsidRPr="00B76CF5" w:rsidRDefault="003D0ABF" w:rsidP="00FA3299"/>
        </w:tc>
        <w:tc>
          <w:tcPr>
            <w:tcW w:w="2691" w:type="dxa"/>
          </w:tcPr>
          <w:p w14:paraId="0C1F50D8" w14:textId="77777777" w:rsidR="003D0ABF" w:rsidRPr="00B76CF5" w:rsidRDefault="003D0ABF" w:rsidP="00FA3299"/>
        </w:tc>
        <w:tc>
          <w:tcPr>
            <w:tcW w:w="2266" w:type="dxa"/>
          </w:tcPr>
          <w:p w14:paraId="286D12E3" w14:textId="77777777" w:rsidR="003D0ABF" w:rsidRPr="00B76CF5" w:rsidRDefault="003D0ABF" w:rsidP="00FA3299"/>
        </w:tc>
        <w:tc>
          <w:tcPr>
            <w:tcW w:w="2630" w:type="dxa"/>
          </w:tcPr>
          <w:p w14:paraId="7B7A4C94" w14:textId="77777777" w:rsidR="003D0ABF" w:rsidRPr="00B76CF5" w:rsidRDefault="003D0ABF" w:rsidP="00FA3299"/>
        </w:tc>
        <w:tc>
          <w:tcPr>
            <w:tcW w:w="2834" w:type="dxa"/>
          </w:tcPr>
          <w:p w14:paraId="1DD8B9DC" w14:textId="77777777" w:rsidR="003D0ABF" w:rsidRPr="00B76CF5" w:rsidRDefault="003D0ABF" w:rsidP="00FA3299"/>
        </w:tc>
      </w:tr>
      <w:tr w:rsidR="0033304D" w:rsidRPr="00B76CF5" w14:paraId="3AF3788F" w14:textId="77777777" w:rsidTr="00E9338E">
        <w:tc>
          <w:tcPr>
            <w:tcW w:w="579" w:type="dxa"/>
          </w:tcPr>
          <w:p w14:paraId="3D0C4A1A" w14:textId="77777777" w:rsidR="003D0ABF" w:rsidRPr="00B76CF5" w:rsidRDefault="003D0ABF" w:rsidP="00FA3299"/>
        </w:tc>
        <w:tc>
          <w:tcPr>
            <w:tcW w:w="1383" w:type="dxa"/>
          </w:tcPr>
          <w:p w14:paraId="1B8391DA" w14:textId="77777777" w:rsidR="003D0ABF" w:rsidRPr="00B76CF5" w:rsidRDefault="003D0ABF" w:rsidP="00FA3299"/>
        </w:tc>
        <w:tc>
          <w:tcPr>
            <w:tcW w:w="2780" w:type="dxa"/>
          </w:tcPr>
          <w:p w14:paraId="217F19D6" w14:textId="77777777" w:rsidR="003D0ABF" w:rsidRPr="00B76CF5" w:rsidRDefault="003D0ABF" w:rsidP="00FA3299"/>
        </w:tc>
        <w:tc>
          <w:tcPr>
            <w:tcW w:w="2691" w:type="dxa"/>
          </w:tcPr>
          <w:p w14:paraId="240EDEB7" w14:textId="77777777" w:rsidR="003D0ABF" w:rsidRPr="00B76CF5" w:rsidRDefault="003D0ABF" w:rsidP="00FA3299"/>
        </w:tc>
        <w:tc>
          <w:tcPr>
            <w:tcW w:w="2266" w:type="dxa"/>
          </w:tcPr>
          <w:p w14:paraId="6982E041" w14:textId="77777777" w:rsidR="003D0ABF" w:rsidRPr="00B76CF5" w:rsidRDefault="003D0ABF" w:rsidP="00FA3299"/>
        </w:tc>
        <w:tc>
          <w:tcPr>
            <w:tcW w:w="2630" w:type="dxa"/>
          </w:tcPr>
          <w:p w14:paraId="5CE20C48" w14:textId="77777777" w:rsidR="003D0ABF" w:rsidRPr="00B76CF5" w:rsidRDefault="003D0ABF" w:rsidP="00FA3299"/>
        </w:tc>
        <w:tc>
          <w:tcPr>
            <w:tcW w:w="2834" w:type="dxa"/>
          </w:tcPr>
          <w:p w14:paraId="66FE0ADC" w14:textId="77777777" w:rsidR="003D0ABF" w:rsidRPr="00B76CF5" w:rsidRDefault="003D0ABF" w:rsidP="00FA3299"/>
        </w:tc>
      </w:tr>
      <w:tr w:rsidR="0033304D" w:rsidRPr="00B76CF5" w14:paraId="3A6460E7" w14:textId="77777777" w:rsidTr="00E9338E">
        <w:tc>
          <w:tcPr>
            <w:tcW w:w="579" w:type="dxa"/>
          </w:tcPr>
          <w:p w14:paraId="2964C93D" w14:textId="77777777" w:rsidR="003D0ABF" w:rsidRPr="00B76CF5" w:rsidRDefault="003D0ABF" w:rsidP="00FA3299"/>
        </w:tc>
        <w:tc>
          <w:tcPr>
            <w:tcW w:w="1383" w:type="dxa"/>
          </w:tcPr>
          <w:p w14:paraId="1A88E0FC" w14:textId="77777777" w:rsidR="003D0ABF" w:rsidRPr="00B76CF5" w:rsidRDefault="003D0ABF" w:rsidP="00FA3299"/>
        </w:tc>
        <w:tc>
          <w:tcPr>
            <w:tcW w:w="2780" w:type="dxa"/>
          </w:tcPr>
          <w:p w14:paraId="102BE364" w14:textId="77777777" w:rsidR="003D0ABF" w:rsidRPr="00B76CF5" w:rsidRDefault="003D0ABF" w:rsidP="00FA3299"/>
        </w:tc>
        <w:tc>
          <w:tcPr>
            <w:tcW w:w="2691" w:type="dxa"/>
          </w:tcPr>
          <w:p w14:paraId="7EBF1D82" w14:textId="77777777" w:rsidR="003D0ABF" w:rsidRPr="00B76CF5" w:rsidRDefault="003D0ABF" w:rsidP="00FA3299"/>
        </w:tc>
        <w:tc>
          <w:tcPr>
            <w:tcW w:w="2266" w:type="dxa"/>
          </w:tcPr>
          <w:p w14:paraId="04DC0E8C" w14:textId="77777777" w:rsidR="003D0ABF" w:rsidRPr="00B76CF5" w:rsidRDefault="003D0ABF" w:rsidP="00FA3299"/>
        </w:tc>
        <w:tc>
          <w:tcPr>
            <w:tcW w:w="2630" w:type="dxa"/>
          </w:tcPr>
          <w:p w14:paraId="0926D054" w14:textId="77777777" w:rsidR="003D0ABF" w:rsidRPr="00B76CF5" w:rsidRDefault="003D0ABF" w:rsidP="00FA3299"/>
        </w:tc>
        <w:tc>
          <w:tcPr>
            <w:tcW w:w="2834" w:type="dxa"/>
          </w:tcPr>
          <w:p w14:paraId="3112D439" w14:textId="77777777" w:rsidR="003D0ABF" w:rsidRPr="00B76CF5" w:rsidRDefault="003D0ABF" w:rsidP="00FA3299"/>
        </w:tc>
      </w:tr>
      <w:tr w:rsidR="0033304D" w:rsidRPr="00B76CF5" w14:paraId="7711F4F6" w14:textId="77777777" w:rsidTr="00E9338E">
        <w:tc>
          <w:tcPr>
            <w:tcW w:w="579" w:type="dxa"/>
          </w:tcPr>
          <w:p w14:paraId="37E661B9" w14:textId="77777777" w:rsidR="003D0ABF" w:rsidRPr="00B76CF5" w:rsidRDefault="003D0ABF" w:rsidP="00FA3299"/>
        </w:tc>
        <w:tc>
          <w:tcPr>
            <w:tcW w:w="1383" w:type="dxa"/>
          </w:tcPr>
          <w:p w14:paraId="1C3FCDF3" w14:textId="77777777" w:rsidR="003D0ABF" w:rsidRPr="00B76CF5" w:rsidRDefault="003D0ABF" w:rsidP="00FA3299"/>
        </w:tc>
        <w:tc>
          <w:tcPr>
            <w:tcW w:w="2780" w:type="dxa"/>
          </w:tcPr>
          <w:p w14:paraId="56CCB1A7" w14:textId="77777777" w:rsidR="003D0ABF" w:rsidRPr="00B76CF5" w:rsidRDefault="003D0ABF" w:rsidP="00FA3299"/>
        </w:tc>
        <w:tc>
          <w:tcPr>
            <w:tcW w:w="2691" w:type="dxa"/>
          </w:tcPr>
          <w:p w14:paraId="05C82D5C" w14:textId="77777777" w:rsidR="003D0ABF" w:rsidRPr="00B76CF5" w:rsidRDefault="003D0ABF" w:rsidP="00FA3299"/>
        </w:tc>
        <w:tc>
          <w:tcPr>
            <w:tcW w:w="2266" w:type="dxa"/>
          </w:tcPr>
          <w:p w14:paraId="6B80E628" w14:textId="77777777" w:rsidR="003D0ABF" w:rsidRPr="00B76CF5" w:rsidRDefault="003D0ABF" w:rsidP="00FA3299"/>
        </w:tc>
        <w:tc>
          <w:tcPr>
            <w:tcW w:w="2630" w:type="dxa"/>
          </w:tcPr>
          <w:p w14:paraId="4B0A6E2A" w14:textId="77777777" w:rsidR="003D0ABF" w:rsidRPr="00B76CF5" w:rsidRDefault="003D0ABF" w:rsidP="00FA3299"/>
        </w:tc>
        <w:tc>
          <w:tcPr>
            <w:tcW w:w="2834" w:type="dxa"/>
          </w:tcPr>
          <w:p w14:paraId="6A310ECE" w14:textId="77777777" w:rsidR="003D0ABF" w:rsidRPr="00B76CF5" w:rsidRDefault="003D0ABF" w:rsidP="00FA3299"/>
        </w:tc>
      </w:tr>
    </w:tbl>
    <w:p w14:paraId="06EF7270" w14:textId="77777777" w:rsidR="003D0ABF" w:rsidRPr="00B76CF5" w:rsidRDefault="003D0ABF" w:rsidP="003D0ABF"/>
    <w:p w14:paraId="2B05E9E9" w14:textId="77777777" w:rsidR="003D0ABF" w:rsidRPr="00B76CF5" w:rsidRDefault="003D0ABF" w:rsidP="003D0ABF"/>
    <w:p w14:paraId="1CEB6477" w14:textId="77777777" w:rsidR="003D0ABF" w:rsidRDefault="003D0ABF" w:rsidP="003D0ABF"/>
    <w:p w14:paraId="0AAE6E89" w14:textId="60D33CA2" w:rsidR="003D0ABF" w:rsidRPr="003D0ABF" w:rsidRDefault="003D0ABF" w:rsidP="003D0ABF">
      <w:pPr>
        <w:tabs>
          <w:tab w:val="left" w:pos="1065"/>
        </w:tabs>
        <w:rPr>
          <w:sz w:val="28"/>
          <w:szCs w:val="28"/>
        </w:rPr>
      </w:pPr>
    </w:p>
    <w:sectPr w:rsidR="003D0ABF" w:rsidRPr="003D0ABF" w:rsidSect="00CA756E">
      <w:footerReference w:type="even" r:id="rId11"/>
      <w:pgSz w:w="16840" w:h="11907" w:orient="landscape"/>
      <w:pgMar w:top="1134" w:right="1105" w:bottom="0" w:left="709" w:header="720" w:footer="44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201E6" w14:textId="77777777" w:rsidR="00585CE4" w:rsidRDefault="00585CE4">
      <w:r>
        <w:separator/>
      </w:r>
    </w:p>
  </w:endnote>
  <w:endnote w:type="continuationSeparator" w:id="0">
    <w:p w14:paraId="62FD081B" w14:textId="77777777" w:rsidR="00585CE4" w:rsidRDefault="00585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DF336" w14:textId="77777777" w:rsidR="003D0ABF" w:rsidRDefault="003D0ABF" w:rsidP="0012755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0482A12" w14:textId="77777777" w:rsidR="003D0ABF" w:rsidRDefault="003D0AB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496F5" w14:textId="77777777" w:rsidR="003D0ABF" w:rsidRDefault="003D0ABF" w:rsidP="00D958A1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0B47E" w14:textId="77777777" w:rsidR="00DA05B9" w:rsidRDefault="00DA05B9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A90430" w14:textId="77777777" w:rsidR="00DA05B9" w:rsidRDefault="00DA05B9">
    <w:pPr>
      <w:pStyle w:val="a5"/>
      <w:ind w:right="360"/>
    </w:pPr>
  </w:p>
  <w:p w14:paraId="219DE9B5" w14:textId="77777777" w:rsidR="00DE25BB" w:rsidRDefault="00DE25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4A520" w14:textId="77777777" w:rsidR="00585CE4" w:rsidRDefault="00585CE4">
      <w:r>
        <w:separator/>
      </w:r>
    </w:p>
  </w:footnote>
  <w:footnote w:type="continuationSeparator" w:id="0">
    <w:p w14:paraId="04BF6633" w14:textId="77777777" w:rsidR="00585CE4" w:rsidRDefault="00585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9F463" w14:textId="77777777" w:rsidR="003D0ABF" w:rsidRDefault="003D0ABF" w:rsidP="00EF17D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AA13490" w14:textId="77777777" w:rsidR="003D0ABF" w:rsidRDefault="003D0AB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3205A0"/>
    <w:multiLevelType w:val="hybridMultilevel"/>
    <w:tmpl w:val="0428BE62"/>
    <w:lvl w:ilvl="0" w:tplc="99D2B3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63C94"/>
    <w:multiLevelType w:val="multilevel"/>
    <w:tmpl w:val="6520D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3"/>
  </w:num>
  <w:num w:numId="5">
    <w:abstractNumId w:val="19"/>
  </w:num>
  <w:num w:numId="6">
    <w:abstractNumId w:val="10"/>
  </w:num>
  <w:num w:numId="7">
    <w:abstractNumId w:val="6"/>
  </w:num>
  <w:num w:numId="8">
    <w:abstractNumId w:val="11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12"/>
  </w:num>
  <w:num w:numId="14">
    <w:abstractNumId w:val="20"/>
  </w:num>
  <w:num w:numId="15">
    <w:abstractNumId w:val="18"/>
  </w:num>
  <w:num w:numId="16">
    <w:abstractNumId w:val="9"/>
  </w:num>
  <w:num w:numId="17">
    <w:abstractNumId w:val="16"/>
  </w:num>
  <w:num w:numId="18">
    <w:abstractNumId w:val="13"/>
  </w:num>
  <w:num w:numId="19">
    <w:abstractNumId w:val="0"/>
  </w:num>
  <w:num w:numId="20">
    <w:abstractNumId w:val="2"/>
  </w:num>
  <w:num w:numId="21">
    <w:abstractNumId w:val="2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03C31"/>
    <w:rsid w:val="00006F65"/>
    <w:rsid w:val="000167A1"/>
    <w:rsid w:val="0003292D"/>
    <w:rsid w:val="00045165"/>
    <w:rsid w:val="00050C68"/>
    <w:rsid w:val="000534D7"/>
    <w:rsid w:val="0005372C"/>
    <w:rsid w:val="00054D8B"/>
    <w:rsid w:val="000559D5"/>
    <w:rsid w:val="00060F3C"/>
    <w:rsid w:val="0006410D"/>
    <w:rsid w:val="000734BC"/>
    <w:rsid w:val="000743AB"/>
    <w:rsid w:val="0007745F"/>
    <w:rsid w:val="000808D6"/>
    <w:rsid w:val="000829F5"/>
    <w:rsid w:val="000931E5"/>
    <w:rsid w:val="000A726F"/>
    <w:rsid w:val="000B139F"/>
    <w:rsid w:val="000B4002"/>
    <w:rsid w:val="000B66C7"/>
    <w:rsid w:val="000C2474"/>
    <w:rsid w:val="000C430D"/>
    <w:rsid w:val="000E40B2"/>
    <w:rsid w:val="000E4DE0"/>
    <w:rsid w:val="000E5504"/>
    <w:rsid w:val="000F11FC"/>
    <w:rsid w:val="000F16B7"/>
    <w:rsid w:val="000F1EBB"/>
    <w:rsid w:val="000F2B40"/>
    <w:rsid w:val="000F4FBB"/>
    <w:rsid w:val="000F5B6A"/>
    <w:rsid w:val="001045C8"/>
    <w:rsid w:val="00104E0D"/>
    <w:rsid w:val="0010504A"/>
    <w:rsid w:val="001116AF"/>
    <w:rsid w:val="00115956"/>
    <w:rsid w:val="00116BFA"/>
    <w:rsid w:val="001229F8"/>
    <w:rsid w:val="00124612"/>
    <w:rsid w:val="00125DE3"/>
    <w:rsid w:val="001266C9"/>
    <w:rsid w:val="00130CAE"/>
    <w:rsid w:val="00130F73"/>
    <w:rsid w:val="00143488"/>
    <w:rsid w:val="001451F3"/>
    <w:rsid w:val="001461B0"/>
    <w:rsid w:val="00153B21"/>
    <w:rsid w:val="001835D1"/>
    <w:rsid w:val="0019311A"/>
    <w:rsid w:val="001977A0"/>
    <w:rsid w:val="001A18CC"/>
    <w:rsid w:val="001A1D69"/>
    <w:rsid w:val="001A6F81"/>
    <w:rsid w:val="001B2D1C"/>
    <w:rsid w:val="001B5091"/>
    <w:rsid w:val="001B5298"/>
    <w:rsid w:val="001B7124"/>
    <w:rsid w:val="001C1D98"/>
    <w:rsid w:val="001D10D7"/>
    <w:rsid w:val="001D2690"/>
    <w:rsid w:val="001D2D63"/>
    <w:rsid w:val="001D6910"/>
    <w:rsid w:val="001E6260"/>
    <w:rsid w:val="001F0B3A"/>
    <w:rsid w:val="001F4BE3"/>
    <w:rsid w:val="001F6D02"/>
    <w:rsid w:val="00200EB6"/>
    <w:rsid w:val="00206E33"/>
    <w:rsid w:val="00222AC0"/>
    <w:rsid w:val="002317A9"/>
    <w:rsid w:val="002504E8"/>
    <w:rsid w:val="00254382"/>
    <w:rsid w:val="00255C62"/>
    <w:rsid w:val="00261560"/>
    <w:rsid w:val="00266C1B"/>
    <w:rsid w:val="0027031E"/>
    <w:rsid w:val="002854B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00F4"/>
    <w:rsid w:val="002E65D5"/>
    <w:rsid w:val="002F63E3"/>
    <w:rsid w:val="002F74D7"/>
    <w:rsid w:val="0030124B"/>
    <w:rsid w:val="003027A7"/>
    <w:rsid w:val="00310365"/>
    <w:rsid w:val="00310EC7"/>
    <w:rsid w:val="00313D3A"/>
    <w:rsid w:val="00315F3D"/>
    <w:rsid w:val="00316491"/>
    <w:rsid w:val="00317B5A"/>
    <w:rsid w:val="00320495"/>
    <w:rsid w:val="00320F7A"/>
    <w:rsid w:val="0033304D"/>
    <w:rsid w:val="003371E0"/>
    <w:rsid w:val="003400AE"/>
    <w:rsid w:val="00341FC1"/>
    <w:rsid w:val="003440B3"/>
    <w:rsid w:val="003461AA"/>
    <w:rsid w:val="00357B68"/>
    <w:rsid w:val="00362ABC"/>
    <w:rsid w:val="0037040B"/>
    <w:rsid w:val="003817DA"/>
    <w:rsid w:val="00383656"/>
    <w:rsid w:val="003921D8"/>
    <w:rsid w:val="00395C5A"/>
    <w:rsid w:val="003A3C6A"/>
    <w:rsid w:val="003A470D"/>
    <w:rsid w:val="003B1043"/>
    <w:rsid w:val="003B2193"/>
    <w:rsid w:val="003B2D7C"/>
    <w:rsid w:val="003C2595"/>
    <w:rsid w:val="003C3532"/>
    <w:rsid w:val="003C3965"/>
    <w:rsid w:val="003C46EB"/>
    <w:rsid w:val="003D0ABF"/>
    <w:rsid w:val="0040683C"/>
    <w:rsid w:val="00407B71"/>
    <w:rsid w:val="00422E6E"/>
    <w:rsid w:val="00425061"/>
    <w:rsid w:val="00431EFC"/>
    <w:rsid w:val="00433FF9"/>
    <w:rsid w:val="0043686A"/>
    <w:rsid w:val="00441069"/>
    <w:rsid w:val="004416C7"/>
    <w:rsid w:val="00444636"/>
    <w:rsid w:val="00453869"/>
    <w:rsid w:val="004577C2"/>
    <w:rsid w:val="00460E91"/>
    <w:rsid w:val="0046252A"/>
    <w:rsid w:val="004643D0"/>
    <w:rsid w:val="00467EC2"/>
    <w:rsid w:val="004710C7"/>
    <w:rsid w:val="004711EC"/>
    <w:rsid w:val="00480BC7"/>
    <w:rsid w:val="004850A1"/>
    <w:rsid w:val="004871AA"/>
    <w:rsid w:val="004909CD"/>
    <w:rsid w:val="004A6DA5"/>
    <w:rsid w:val="004B5540"/>
    <w:rsid w:val="004B6A5C"/>
    <w:rsid w:val="004D2608"/>
    <w:rsid w:val="004D5638"/>
    <w:rsid w:val="004E78FD"/>
    <w:rsid w:val="004F3544"/>
    <w:rsid w:val="004F7011"/>
    <w:rsid w:val="00510BA0"/>
    <w:rsid w:val="00510DAE"/>
    <w:rsid w:val="00515D9C"/>
    <w:rsid w:val="00531FBD"/>
    <w:rsid w:val="0053366A"/>
    <w:rsid w:val="00533ACF"/>
    <w:rsid w:val="00547374"/>
    <w:rsid w:val="00550A90"/>
    <w:rsid w:val="00552302"/>
    <w:rsid w:val="0056244C"/>
    <w:rsid w:val="00562550"/>
    <w:rsid w:val="005661CA"/>
    <w:rsid w:val="00566375"/>
    <w:rsid w:val="00571385"/>
    <w:rsid w:val="00581550"/>
    <w:rsid w:val="00584C9A"/>
    <w:rsid w:val="00585CE4"/>
    <w:rsid w:val="00587BF6"/>
    <w:rsid w:val="00596EA9"/>
    <w:rsid w:val="005B0576"/>
    <w:rsid w:val="005B2DE8"/>
    <w:rsid w:val="005B46F7"/>
    <w:rsid w:val="005C030F"/>
    <w:rsid w:val="005C4E38"/>
    <w:rsid w:val="005C5FF3"/>
    <w:rsid w:val="005C70CC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BC4"/>
    <w:rsid w:val="00613D7D"/>
    <w:rsid w:val="00644FF1"/>
    <w:rsid w:val="00645FC8"/>
    <w:rsid w:val="00647280"/>
    <w:rsid w:val="00652B7E"/>
    <w:rsid w:val="00653082"/>
    <w:rsid w:val="006564DB"/>
    <w:rsid w:val="00660EE3"/>
    <w:rsid w:val="00670AEF"/>
    <w:rsid w:val="0067258E"/>
    <w:rsid w:val="00674B8F"/>
    <w:rsid w:val="006765D8"/>
    <w:rsid w:val="00676B57"/>
    <w:rsid w:val="006836F8"/>
    <w:rsid w:val="00696426"/>
    <w:rsid w:val="006B0AF5"/>
    <w:rsid w:val="006B131D"/>
    <w:rsid w:val="006B64D7"/>
    <w:rsid w:val="006C10EB"/>
    <w:rsid w:val="006C5CA3"/>
    <w:rsid w:val="006D07A5"/>
    <w:rsid w:val="006D371D"/>
    <w:rsid w:val="006F3636"/>
    <w:rsid w:val="006F3BE1"/>
    <w:rsid w:val="00706178"/>
    <w:rsid w:val="007120F8"/>
    <w:rsid w:val="0071423D"/>
    <w:rsid w:val="00717F12"/>
    <w:rsid w:val="007219F0"/>
    <w:rsid w:val="007244AA"/>
    <w:rsid w:val="00735EA2"/>
    <w:rsid w:val="00743A24"/>
    <w:rsid w:val="00756CE0"/>
    <w:rsid w:val="00765065"/>
    <w:rsid w:val="00771D53"/>
    <w:rsid w:val="007730B1"/>
    <w:rsid w:val="00775C07"/>
    <w:rsid w:val="00775FD9"/>
    <w:rsid w:val="00782222"/>
    <w:rsid w:val="00782DD1"/>
    <w:rsid w:val="007936DE"/>
    <w:rsid w:val="007936ED"/>
    <w:rsid w:val="007B0486"/>
    <w:rsid w:val="007B3C4D"/>
    <w:rsid w:val="007B6388"/>
    <w:rsid w:val="007B7132"/>
    <w:rsid w:val="007C0A5F"/>
    <w:rsid w:val="007C3341"/>
    <w:rsid w:val="007C45E8"/>
    <w:rsid w:val="007D0B01"/>
    <w:rsid w:val="007D7723"/>
    <w:rsid w:val="007E562F"/>
    <w:rsid w:val="007F1381"/>
    <w:rsid w:val="007F4FAF"/>
    <w:rsid w:val="0080184D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5F83"/>
    <w:rsid w:val="00836A8B"/>
    <w:rsid w:val="00841EDA"/>
    <w:rsid w:val="008428BE"/>
    <w:rsid w:val="008438D7"/>
    <w:rsid w:val="00853C94"/>
    <w:rsid w:val="00854873"/>
    <w:rsid w:val="00860427"/>
    <w:rsid w:val="00860E5A"/>
    <w:rsid w:val="00867AB6"/>
    <w:rsid w:val="0087204C"/>
    <w:rsid w:val="00884D04"/>
    <w:rsid w:val="00886595"/>
    <w:rsid w:val="008913E4"/>
    <w:rsid w:val="008A22A4"/>
    <w:rsid w:val="008A26EE"/>
    <w:rsid w:val="008B1E56"/>
    <w:rsid w:val="008B6AD3"/>
    <w:rsid w:val="008D0417"/>
    <w:rsid w:val="008D5CA3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31ADD"/>
    <w:rsid w:val="00936FB7"/>
    <w:rsid w:val="00937ACD"/>
    <w:rsid w:val="00947FCC"/>
    <w:rsid w:val="00967B2C"/>
    <w:rsid w:val="009729BC"/>
    <w:rsid w:val="009777D8"/>
    <w:rsid w:val="00984596"/>
    <w:rsid w:val="00985A10"/>
    <w:rsid w:val="0099281F"/>
    <w:rsid w:val="009A389A"/>
    <w:rsid w:val="009C03F5"/>
    <w:rsid w:val="009D4F67"/>
    <w:rsid w:val="009F299E"/>
    <w:rsid w:val="00A042E2"/>
    <w:rsid w:val="00A05C7B"/>
    <w:rsid w:val="00A061D7"/>
    <w:rsid w:val="00A22A79"/>
    <w:rsid w:val="00A24835"/>
    <w:rsid w:val="00A3041F"/>
    <w:rsid w:val="00A30E81"/>
    <w:rsid w:val="00A34804"/>
    <w:rsid w:val="00A529B9"/>
    <w:rsid w:val="00A62DE7"/>
    <w:rsid w:val="00A666C2"/>
    <w:rsid w:val="00A67B50"/>
    <w:rsid w:val="00A702D3"/>
    <w:rsid w:val="00A7112C"/>
    <w:rsid w:val="00A76818"/>
    <w:rsid w:val="00A91EAC"/>
    <w:rsid w:val="00A922C2"/>
    <w:rsid w:val="00A93008"/>
    <w:rsid w:val="00A941CF"/>
    <w:rsid w:val="00A95670"/>
    <w:rsid w:val="00A97FE5"/>
    <w:rsid w:val="00AA22C9"/>
    <w:rsid w:val="00AB2911"/>
    <w:rsid w:val="00AC48BC"/>
    <w:rsid w:val="00AD0AA2"/>
    <w:rsid w:val="00AE2601"/>
    <w:rsid w:val="00AF2F93"/>
    <w:rsid w:val="00B114EB"/>
    <w:rsid w:val="00B116D5"/>
    <w:rsid w:val="00B22F6A"/>
    <w:rsid w:val="00B31114"/>
    <w:rsid w:val="00B3295D"/>
    <w:rsid w:val="00B35935"/>
    <w:rsid w:val="00B36E91"/>
    <w:rsid w:val="00B37E63"/>
    <w:rsid w:val="00B444A2"/>
    <w:rsid w:val="00B60315"/>
    <w:rsid w:val="00B62CFB"/>
    <w:rsid w:val="00B6710B"/>
    <w:rsid w:val="00B72D61"/>
    <w:rsid w:val="00B77D7F"/>
    <w:rsid w:val="00B8231A"/>
    <w:rsid w:val="00B85FBA"/>
    <w:rsid w:val="00B92FEF"/>
    <w:rsid w:val="00B94C36"/>
    <w:rsid w:val="00BA75C4"/>
    <w:rsid w:val="00BB55C0"/>
    <w:rsid w:val="00BB770B"/>
    <w:rsid w:val="00BC0920"/>
    <w:rsid w:val="00BC2594"/>
    <w:rsid w:val="00BC2954"/>
    <w:rsid w:val="00BC2C68"/>
    <w:rsid w:val="00BC540B"/>
    <w:rsid w:val="00BD7C4A"/>
    <w:rsid w:val="00BD7D3F"/>
    <w:rsid w:val="00BE344C"/>
    <w:rsid w:val="00BF03D0"/>
    <w:rsid w:val="00BF39F0"/>
    <w:rsid w:val="00C0525D"/>
    <w:rsid w:val="00C11FDF"/>
    <w:rsid w:val="00C15296"/>
    <w:rsid w:val="00C15F65"/>
    <w:rsid w:val="00C26DCA"/>
    <w:rsid w:val="00C31BF7"/>
    <w:rsid w:val="00C44ED2"/>
    <w:rsid w:val="00C46A90"/>
    <w:rsid w:val="00C572C4"/>
    <w:rsid w:val="00C64761"/>
    <w:rsid w:val="00C67E30"/>
    <w:rsid w:val="00C731BB"/>
    <w:rsid w:val="00C73DEE"/>
    <w:rsid w:val="00C750C2"/>
    <w:rsid w:val="00C75738"/>
    <w:rsid w:val="00CA151C"/>
    <w:rsid w:val="00CA6A66"/>
    <w:rsid w:val="00CA756E"/>
    <w:rsid w:val="00CB1900"/>
    <w:rsid w:val="00CB43C1"/>
    <w:rsid w:val="00CC39BB"/>
    <w:rsid w:val="00CC69EC"/>
    <w:rsid w:val="00CD077D"/>
    <w:rsid w:val="00CD4882"/>
    <w:rsid w:val="00CD62A0"/>
    <w:rsid w:val="00CE5183"/>
    <w:rsid w:val="00CF4187"/>
    <w:rsid w:val="00CF5FC0"/>
    <w:rsid w:val="00D00358"/>
    <w:rsid w:val="00D02EF5"/>
    <w:rsid w:val="00D03632"/>
    <w:rsid w:val="00D11979"/>
    <w:rsid w:val="00D13E83"/>
    <w:rsid w:val="00D140BB"/>
    <w:rsid w:val="00D14BE7"/>
    <w:rsid w:val="00D350A7"/>
    <w:rsid w:val="00D367C3"/>
    <w:rsid w:val="00D57777"/>
    <w:rsid w:val="00D73323"/>
    <w:rsid w:val="00D8572D"/>
    <w:rsid w:val="00D86F1B"/>
    <w:rsid w:val="00D94824"/>
    <w:rsid w:val="00D958A1"/>
    <w:rsid w:val="00DA05B9"/>
    <w:rsid w:val="00DB21F3"/>
    <w:rsid w:val="00DB4D6B"/>
    <w:rsid w:val="00DC2302"/>
    <w:rsid w:val="00DC6EC0"/>
    <w:rsid w:val="00DD11AA"/>
    <w:rsid w:val="00DE25BB"/>
    <w:rsid w:val="00DE50C1"/>
    <w:rsid w:val="00E0042D"/>
    <w:rsid w:val="00E02A04"/>
    <w:rsid w:val="00E03548"/>
    <w:rsid w:val="00E04378"/>
    <w:rsid w:val="00E138E0"/>
    <w:rsid w:val="00E1679B"/>
    <w:rsid w:val="00E21ABE"/>
    <w:rsid w:val="00E22A33"/>
    <w:rsid w:val="00E25D5A"/>
    <w:rsid w:val="00E3132E"/>
    <w:rsid w:val="00E31A73"/>
    <w:rsid w:val="00E36EA0"/>
    <w:rsid w:val="00E425B4"/>
    <w:rsid w:val="00E471A1"/>
    <w:rsid w:val="00E47C9D"/>
    <w:rsid w:val="00E61F30"/>
    <w:rsid w:val="00E657E1"/>
    <w:rsid w:val="00E67DF0"/>
    <w:rsid w:val="00E7274C"/>
    <w:rsid w:val="00E74E00"/>
    <w:rsid w:val="00E75C57"/>
    <w:rsid w:val="00E76A4E"/>
    <w:rsid w:val="00E831BC"/>
    <w:rsid w:val="00E858EE"/>
    <w:rsid w:val="00E86F85"/>
    <w:rsid w:val="00E8718B"/>
    <w:rsid w:val="00E905F4"/>
    <w:rsid w:val="00E921BB"/>
    <w:rsid w:val="00E9338E"/>
    <w:rsid w:val="00E9626F"/>
    <w:rsid w:val="00E96504"/>
    <w:rsid w:val="00EA117D"/>
    <w:rsid w:val="00EA52D1"/>
    <w:rsid w:val="00EB0070"/>
    <w:rsid w:val="00EB32CD"/>
    <w:rsid w:val="00EB3C79"/>
    <w:rsid w:val="00EC21E1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65"/>
    <w:rsid w:val="00F021BE"/>
    <w:rsid w:val="00F02C40"/>
    <w:rsid w:val="00F04BC0"/>
    <w:rsid w:val="00F06251"/>
    <w:rsid w:val="00F24917"/>
    <w:rsid w:val="00F2706F"/>
    <w:rsid w:val="00F30D40"/>
    <w:rsid w:val="00F31074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674C9"/>
    <w:rsid w:val="00F8225E"/>
    <w:rsid w:val="00F86418"/>
    <w:rsid w:val="00F916BE"/>
    <w:rsid w:val="00F9297B"/>
    <w:rsid w:val="00F97ADC"/>
    <w:rsid w:val="00FA6611"/>
    <w:rsid w:val="00FB1465"/>
    <w:rsid w:val="00FD1715"/>
    <w:rsid w:val="00FD350A"/>
    <w:rsid w:val="00FD513F"/>
    <w:rsid w:val="00FD6AD8"/>
    <w:rsid w:val="00FE0192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978905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1B2D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c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d">
    <w:name w:val="Strong"/>
    <w:qFormat/>
    <w:rsid w:val="005E23FC"/>
    <w:rPr>
      <w:b/>
      <w:bCs/>
    </w:rPr>
  </w:style>
  <w:style w:type="character" w:styleId="ae">
    <w:name w:val="Emphasis"/>
    <w:qFormat/>
    <w:rsid w:val="005E23FC"/>
    <w:rPr>
      <w:i/>
      <w:iCs/>
    </w:rPr>
  </w:style>
  <w:style w:type="paragraph" w:styleId="af">
    <w:name w:val="Title"/>
    <w:basedOn w:val="a"/>
    <w:next w:val="a"/>
    <w:link w:val="af0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2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rsid w:val="005E23FC"/>
  </w:style>
  <w:style w:type="table" w:styleId="af3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0">
    <w:name w:val="Знак1"/>
    <w:basedOn w:val="a"/>
    <w:rsid w:val="000534D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Normal (Web)"/>
    <w:basedOn w:val="a"/>
    <w:unhideWhenUsed/>
    <w:rsid w:val="003D0ABF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3D0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3D0ABF"/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rsid w:val="003D0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D3F57-FB46-463E-B6C8-FD2DC1FD6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145</TotalTime>
  <Pages>9</Pages>
  <Words>2398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16041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37</cp:revision>
  <cp:lastPrinted>2022-01-18T07:17:00Z</cp:lastPrinted>
  <dcterms:created xsi:type="dcterms:W3CDTF">2020-01-16T08:42:00Z</dcterms:created>
  <dcterms:modified xsi:type="dcterms:W3CDTF">2022-03-18T07:50:00Z</dcterms:modified>
</cp:coreProperties>
</file>